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6F7833" w14:textId="3009CC25" w:rsidR="006E5D65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4D7185">
        <w:rPr>
          <w:rFonts w:ascii="Corbel" w:hAnsi="Corbel"/>
          <w:bCs/>
          <w:i/>
        </w:rPr>
        <w:t>Załącznik nr 1.5 do Zarządzenia Rektora UR nr 61/2025</w:t>
      </w:r>
    </w:p>
    <w:p w14:paraId="312C8F69" w14:textId="77777777" w:rsidR="004D7185" w:rsidRPr="00E960BB" w:rsidRDefault="004D718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2B62EB22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EC5C4D9" w14:textId="4AE9D0FD" w:rsidR="009C6DCE" w:rsidRDefault="0071620A" w:rsidP="009C6DCE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CD49B6">
        <w:rPr>
          <w:rFonts w:ascii="Corbel" w:hAnsi="Corbel"/>
          <w:i/>
          <w:smallCaps/>
          <w:sz w:val="24"/>
          <w:szCs w:val="24"/>
        </w:rPr>
        <w:t>202</w:t>
      </w:r>
      <w:r w:rsidR="00E76FD1">
        <w:rPr>
          <w:rFonts w:ascii="Corbel" w:hAnsi="Corbel"/>
          <w:i/>
          <w:smallCaps/>
          <w:sz w:val="24"/>
          <w:szCs w:val="24"/>
        </w:rPr>
        <w:t>5</w:t>
      </w:r>
      <w:r w:rsidR="00CD49B6">
        <w:rPr>
          <w:rFonts w:ascii="Corbel" w:hAnsi="Corbel"/>
          <w:i/>
          <w:smallCaps/>
          <w:sz w:val="24"/>
          <w:szCs w:val="24"/>
        </w:rPr>
        <w:t>-202</w:t>
      </w:r>
      <w:r w:rsidR="00E76FD1">
        <w:rPr>
          <w:rFonts w:ascii="Corbel" w:hAnsi="Corbel"/>
          <w:i/>
          <w:smallCaps/>
          <w:sz w:val="24"/>
          <w:szCs w:val="24"/>
        </w:rPr>
        <w:t>8</w:t>
      </w:r>
    </w:p>
    <w:p w14:paraId="0CE35072" w14:textId="1F1975B8" w:rsidR="0085747A" w:rsidRPr="008F54B7" w:rsidRDefault="0085747A" w:rsidP="00EA4832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</w:p>
    <w:p w14:paraId="010F5672" w14:textId="7B74C622" w:rsidR="00445970" w:rsidRPr="00EA4832" w:rsidRDefault="00445970" w:rsidP="00BD0876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8F54B7">
        <w:rPr>
          <w:rFonts w:ascii="Corbel" w:hAnsi="Corbel"/>
          <w:sz w:val="20"/>
          <w:szCs w:val="20"/>
        </w:rPr>
        <w:t>202</w:t>
      </w:r>
      <w:r w:rsidR="00E76FD1">
        <w:rPr>
          <w:rFonts w:ascii="Corbel" w:hAnsi="Corbel"/>
          <w:sz w:val="20"/>
          <w:szCs w:val="20"/>
        </w:rPr>
        <w:t>7</w:t>
      </w:r>
      <w:r w:rsidR="00485D31">
        <w:rPr>
          <w:rFonts w:ascii="Corbel" w:hAnsi="Corbel"/>
          <w:sz w:val="20"/>
          <w:szCs w:val="20"/>
        </w:rPr>
        <w:t>/</w:t>
      </w:r>
      <w:r w:rsidR="008F54B7">
        <w:rPr>
          <w:rFonts w:ascii="Corbel" w:hAnsi="Corbel"/>
          <w:sz w:val="20"/>
          <w:szCs w:val="20"/>
        </w:rPr>
        <w:t>202</w:t>
      </w:r>
      <w:r w:rsidR="00E76FD1">
        <w:rPr>
          <w:rFonts w:ascii="Corbel" w:hAnsi="Corbel"/>
          <w:sz w:val="20"/>
          <w:szCs w:val="20"/>
        </w:rPr>
        <w:t>8</w:t>
      </w:r>
    </w:p>
    <w:p w14:paraId="4473F788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FEBE50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799C7D76" w14:textId="77777777" w:rsidTr="00E76FD1">
        <w:tc>
          <w:tcPr>
            <w:tcW w:w="2694" w:type="dxa"/>
            <w:vAlign w:val="center"/>
          </w:tcPr>
          <w:p w14:paraId="07BD89C5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D5B10B4" w14:textId="77777777" w:rsidR="0085747A" w:rsidRPr="009C54AE" w:rsidRDefault="00CE735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Finanse międzynarodowe</w:t>
            </w:r>
          </w:p>
        </w:tc>
      </w:tr>
      <w:tr w:rsidR="0085747A" w:rsidRPr="009C54AE" w14:paraId="652B5D4C" w14:textId="77777777" w:rsidTr="00E76FD1">
        <w:tc>
          <w:tcPr>
            <w:tcW w:w="2694" w:type="dxa"/>
            <w:vAlign w:val="center"/>
          </w:tcPr>
          <w:p w14:paraId="0386214A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BB7CC74" w14:textId="107152C2" w:rsidR="0085747A" w:rsidRPr="009C54AE" w:rsidRDefault="00130D1C" w:rsidP="557489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57489CB">
              <w:rPr>
                <w:rFonts w:ascii="Corbel" w:hAnsi="Corbel"/>
                <w:b w:val="0"/>
                <w:sz w:val="24"/>
                <w:szCs w:val="24"/>
              </w:rPr>
              <w:t>E/I/GFiR/C-1.10b</w:t>
            </w:r>
          </w:p>
        </w:tc>
      </w:tr>
      <w:tr w:rsidR="00E76FD1" w:rsidRPr="009C54AE" w14:paraId="5ECD49E6" w14:textId="77777777" w:rsidTr="00E76FD1">
        <w:tc>
          <w:tcPr>
            <w:tcW w:w="2694" w:type="dxa"/>
            <w:vAlign w:val="center"/>
          </w:tcPr>
          <w:p w14:paraId="4BA720AC" w14:textId="77777777" w:rsidR="00E76FD1" w:rsidRPr="009C54AE" w:rsidRDefault="00E76FD1" w:rsidP="00E76FD1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659D4E2F" w14:textId="6B94F055" w:rsidR="00E76FD1" w:rsidRPr="009C54AE" w:rsidRDefault="00E76FD1" w:rsidP="00E76FD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61BD1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E76FD1" w:rsidRPr="009C54AE" w14:paraId="20B2DABA" w14:textId="77777777" w:rsidTr="00E76FD1">
        <w:tc>
          <w:tcPr>
            <w:tcW w:w="2694" w:type="dxa"/>
            <w:vAlign w:val="center"/>
          </w:tcPr>
          <w:p w14:paraId="0498DAD2" w14:textId="77777777" w:rsidR="00E76FD1" w:rsidRPr="009C54AE" w:rsidRDefault="00E76FD1" w:rsidP="00E76FD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770F4ABB" w14:textId="40844860" w:rsidR="00E76FD1" w:rsidRPr="009C54AE" w:rsidRDefault="00E76FD1" w:rsidP="00E76FD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61BD1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698407FD" w14:textId="77777777" w:rsidTr="00E76FD1">
        <w:tc>
          <w:tcPr>
            <w:tcW w:w="2694" w:type="dxa"/>
            <w:vAlign w:val="center"/>
          </w:tcPr>
          <w:p w14:paraId="087DCF8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D8F9CED" w14:textId="77777777" w:rsidR="0085747A" w:rsidRPr="009C54AE" w:rsidRDefault="00CE735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2894C804" w14:textId="77777777" w:rsidTr="00E76FD1">
        <w:tc>
          <w:tcPr>
            <w:tcW w:w="2694" w:type="dxa"/>
            <w:vAlign w:val="center"/>
          </w:tcPr>
          <w:p w14:paraId="0933513A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0BFC928" w14:textId="0B3FA992" w:rsidR="0085747A" w:rsidRPr="009C54AE" w:rsidRDefault="00CE735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8F54B7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2B5F7CAB" w14:textId="77777777" w:rsidTr="00E76FD1">
        <w:tc>
          <w:tcPr>
            <w:tcW w:w="2694" w:type="dxa"/>
            <w:vAlign w:val="center"/>
          </w:tcPr>
          <w:p w14:paraId="6ECA1C0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AA29CA0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467AEA81" w14:textId="77777777" w:rsidTr="00E76FD1">
        <w:tc>
          <w:tcPr>
            <w:tcW w:w="2694" w:type="dxa"/>
            <w:vAlign w:val="center"/>
          </w:tcPr>
          <w:p w14:paraId="093E7E1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D782D9E" w14:textId="36D1B87E" w:rsidR="0085747A" w:rsidRPr="0078701E" w:rsidRDefault="00D97BB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S</w:t>
            </w:r>
            <w:r w:rsidR="0078701E" w:rsidRPr="0078701E">
              <w:rPr>
                <w:rFonts w:ascii="Corbel" w:hAnsi="Corbel"/>
                <w:b w:val="0"/>
                <w:bCs/>
                <w:sz w:val="24"/>
                <w:szCs w:val="24"/>
              </w:rPr>
              <w:t>tacjonarne</w:t>
            </w:r>
          </w:p>
        </w:tc>
      </w:tr>
      <w:tr w:rsidR="0085747A" w:rsidRPr="009C54AE" w14:paraId="27E130B9" w14:textId="77777777" w:rsidTr="00E76FD1">
        <w:tc>
          <w:tcPr>
            <w:tcW w:w="2694" w:type="dxa"/>
            <w:vAlign w:val="center"/>
          </w:tcPr>
          <w:p w14:paraId="7483241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60D50CA" w14:textId="0CC38FB2" w:rsidR="0085747A" w:rsidRPr="009C54AE" w:rsidRDefault="00DD0F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III/6</w:t>
            </w:r>
          </w:p>
        </w:tc>
      </w:tr>
      <w:tr w:rsidR="0085747A" w:rsidRPr="009C54AE" w14:paraId="6468F3C4" w14:textId="77777777" w:rsidTr="00E76FD1">
        <w:tc>
          <w:tcPr>
            <w:tcW w:w="2694" w:type="dxa"/>
            <w:vAlign w:val="center"/>
          </w:tcPr>
          <w:p w14:paraId="0516ECC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B86FB71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9C54AE" w14:paraId="196AF7E7" w14:textId="77777777" w:rsidTr="00E76FD1">
        <w:tc>
          <w:tcPr>
            <w:tcW w:w="2694" w:type="dxa"/>
            <w:vAlign w:val="center"/>
          </w:tcPr>
          <w:p w14:paraId="295C9E9D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13DC2E7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4B7B3504" w14:textId="77777777" w:rsidTr="00E76FD1">
        <w:tc>
          <w:tcPr>
            <w:tcW w:w="2694" w:type="dxa"/>
            <w:vAlign w:val="center"/>
          </w:tcPr>
          <w:p w14:paraId="37B5268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B94833B" w14:textId="77777777" w:rsidR="0085747A" w:rsidRPr="009C54AE" w:rsidRDefault="00CE735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Krzysztof Nowak</w:t>
            </w:r>
          </w:p>
        </w:tc>
      </w:tr>
      <w:tr w:rsidR="0085747A" w:rsidRPr="009C54AE" w14:paraId="2A21D0DC" w14:textId="77777777" w:rsidTr="00E76FD1">
        <w:tc>
          <w:tcPr>
            <w:tcW w:w="2694" w:type="dxa"/>
            <w:vAlign w:val="center"/>
          </w:tcPr>
          <w:p w14:paraId="50ADB85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385ABEF" w14:textId="77777777" w:rsidR="0085747A" w:rsidRPr="009C54AE" w:rsidRDefault="00CE735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Mirosław Sołtysiak</w:t>
            </w:r>
          </w:p>
        </w:tc>
      </w:tr>
    </w:tbl>
    <w:p w14:paraId="6E564403" w14:textId="2458FFA9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8F54B7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A1F0F75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4A0FBDC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6269DCD7" w14:textId="77777777" w:rsidTr="00CE7357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E03D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3A982A4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5986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59F6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144C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7702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5C84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041C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832C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1D58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ACF2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CE7357" w:rsidRPr="009C54AE" w14:paraId="6CFAE3A4" w14:textId="77777777" w:rsidTr="00CE7357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FD7F" w14:textId="7516EBCD" w:rsidR="00CE7357" w:rsidRPr="009C54AE" w:rsidRDefault="008F54B7" w:rsidP="00CE73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EBF5D" w14:textId="262B58A2" w:rsidR="00CE7357" w:rsidRPr="009C54AE" w:rsidRDefault="00D97BBD" w:rsidP="00CE73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01E89" w14:textId="1BF5A637" w:rsidR="00CE7357" w:rsidRPr="009C54AE" w:rsidRDefault="00D97BBD" w:rsidP="00CE73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0601D" w14:textId="77777777" w:rsidR="00CE7357" w:rsidRPr="009C54AE" w:rsidRDefault="00CE7357" w:rsidP="00CE73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3F335" w14:textId="77777777" w:rsidR="00CE7357" w:rsidRPr="00CE7357" w:rsidRDefault="00CE7357" w:rsidP="00CE73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51745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5F458" w14:textId="77777777" w:rsidR="00CE7357" w:rsidRPr="00CE7357" w:rsidRDefault="00CE7357" w:rsidP="00CE73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51745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BC7BB" w14:textId="77777777" w:rsidR="00CE7357" w:rsidRPr="00CE7357" w:rsidRDefault="00CE7357" w:rsidP="00CE73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51745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A4333" w14:textId="77777777" w:rsidR="00CE7357" w:rsidRPr="00CE7357" w:rsidRDefault="00CE7357" w:rsidP="00CE73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51745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0D570" w14:textId="77777777" w:rsidR="00CE7357" w:rsidRPr="00CE7357" w:rsidRDefault="00CE7357" w:rsidP="00CE73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51745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928B0" w14:textId="77777777" w:rsidR="00CE7357" w:rsidRPr="009C54AE" w:rsidRDefault="00CE7357" w:rsidP="00CE73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FFC0695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29573A5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A8261FA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36D2648" w14:textId="77777777" w:rsidR="00BD0876" w:rsidRPr="00FD3603" w:rsidRDefault="00BD0876" w:rsidP="00BD0876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FD3603">
        <w:rPr>
          <w:rStyle w:val="normaltextrun"/>
          <w:rFonts w:ascii="Wingdings" w:eastAsia="Wingdings" w:hAnsi="Wingdings" w:cs="Wingdings"/>
        </w:rPr>
        <w:t></w:t>
      </w:r>
      <w:r w:rsidRPr="00FD3603">
        <w:rPr>
          <w:rStyle w:val="normaltextrun"/>
          <w:rFonts w:ascii="Corbel" w:hAnsi="Corbel" w:cs="Segoe UI"/>
        </w:rPr>
        <w:t> </w:t>
      </w:r>
      <w:r w:rsidRPr="00FD3603">
        <w:rPr>
          <w:rFonts w:ascii="Corbel" w:hAnsi="Corbel"/>
        </w:rPr>
        <w:t>zajęcia w formie tradycyjnej (lub zdalnie z wykorzystaniem platformy Ms </w:t>
      </w:r>
      <w:r w:rsidRPr="00FD3603">
        <w:rPr>
          <w:rStyle w:val="spellingerror"/>
          <w:rFonts w:ascii="Corbel" w:hAnsi="Corbel"/>
        </w:rPr>
        <w:t>Teams)</w:t>
      </w:r>
      <w:r w:rsidRPr="00FD3603"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3D62827B" w14:textId="77777777" w:rsidR="00BD0876" w:rsidRDefault="00BD0876" w:rsidP="00BD0876">
      <w:pPr>
        <w:spacing w:after="0" w:line="240" w:lineRule="auto"/>
        <w:ind w:left="426"/>
        <w:rPr>
          <w:rStyle w:val="eop"/>
        </w:rPr>
      </w:pPr>
      <w:r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  <w:bookmarkEnd w:id="0"/>
    </w:p>
    <w:p w14:paraId="711B54F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097A767" w14:textId="5688D8D3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>ma zaliczenia przedmiotu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4FDF742" w14:textId="7B797697" w:rsidR="00CE7357" w:rsidRDefault="00B257DD" w:rsidP="557489CB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color w:val="000000" w:themeColor="text1"/>
        </w:rPr>
      </w:pPr>
      <w:r>
        <w:rPr>
          <w:rFonts w:ascii="Corbel" w:hAnsi="Corbel"/>
          <w:b w:val="0"/>
          <w:smallCaps w:val="0"/>
          <w:color w:val="000000" w:themeColor="text1"/>
        </w:rPr>
        <w:t>Wykład e</w:t>
      </w:r>
      <w:r w:rsidR="557489CB" w:rsidRPr="557489CB">
        <w:rPr>
          <w:rFonts w:ascii="Corbel" w:hAnsi="Corbel"/>
          <w:b w:val="0"/>
          <w:smallCaps w:val="0"/>
          <w:color w:val="000000" w:themeColor="text1"/>
        </w:rPr>
        <w:t>gzamin</w:t>
      </w:r>
    </w:p>
    <w:p w14:paraId="194DCAEC" w14:textId="62C1D0D6" w:rsidR="00B257DD" w:rsidRPr="001E3B48" w:rsidRDefault="00B257DD" w:rsidP="557489CB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color w:val="000000"/>
        </w:rPr>
      </w:pPr>
      <w:r>
        <w:rPr>
          <w:rFonts w:ascii="Corbel" w:hAnsi="Corbel"/>
          <w:b w:val="0"/>
          <w:smallCaps w:val="0"/>
          <w:color w:val="000000" w:themeColor="text1"/>
        </w:rPr>
        <w:t>Ćwiczenia zaliczenie z oceną</w:t>
      </w:r>
    </w:p>
    <w:p w14:paraId="6E035479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4491914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0F46C41" w14:textId="77777777" w:rsidTr="00745302">
        <w:tc>
          <w:tcPr>
            <w:tcW w:w="9670" w:type="dxa"/>
          </w:tcPr>
          <w:p w14:paraId="5353CD36" w14:textId="77777777" w:rsidR="0085747A" w:rsidRPr="00CE7357" w:rsidRDefault="00CE7357" w:rsidP="00CE7357">
            <w:pPr>
              <w:pStyle w:val="Odpowiedzi"/>
              <w:spacing w:before="100" w:beforeAutospacing="1" w:after="100" w:afterAutospacing="1"/>
              <w:rPr>
                <w:rFonts w:ascii="Corbel" w:hAnsi="Corbel"/>
                <w:smallCaps/>
                <w:color w:val="auto"/>
              </w:rPr>
            </w:pPr>
            <w:r w:rsidRPr="00CE7357">
              <w:rPr>
                <w:rFonts w:ascii="Corbel" w:hAnsi="Corbel"/>
                <w:b w:val="0"/>
                <w:sz w:val="24"/>
                <w:szCs w:val="24"/>
              </w:rPr>
              <w:t xml:space="preserve">Zaliczenie z przedmiotów </w:t>
            </w:r>
            <w:r w:rsidRPr="00CE7357">
              <w:rPr>
                <w:rFonts w:ascii="Corbel" w:hAnsi="Corbel"/>
                <w:b w:val="0"/>
                <w:i/>
                <w:sz w:val="24"/>
                <w:szCs w:val="24"/>
              </w:rPr>
              <w:t>Finanse publiczne i rynki finansowe</w:t>
            </w:r>
            <w:r w:rsidRPr="00CE7357">
              <w:rPr>
                <w:rFonts w:ascii="Corbel" w:hAnsi="Corbel"/>
                <w:b w:val="0"/>
                <w:sz w:val="24"/>
                <w:szCs w:val="24"/>
              </w:rPr>
              <w:t xml:space="preserve"> oraz </w:t>
            </w:r>
            <w:r w:rsidRPr="00CE7357">
              <w:rPr>
                <w:rFonts w:ascii="Corbel" w:hAnsi="Corbel"/>
                <w:b w:val="0"/>
                <w:i/>
                <w:sz w:val="24"/>
                <w:szCs w:val="24"/>
              </w:rPr>
              <w:t>Mikroekonomia</w:t>
            </w:r>
            <w:r w:rsidRPr="00CE7357">
              <w:rPr>
                <w:rFonts w:ascii="Corbel" w:hAnsi="Corbel"/>
                <w:b w:val="0"/>
                <w:sz w:val="24"/>
                <w:szCs w:val="24"/>
              </w:rPr>
              <w:t xml:space="preserve"> i </w:t>
            </w:r>
            <w:r w:rsidRPr="00CE7357">
              <w:rPr>
                <w:rFonts w:ascii="Corbel" w:hAnsi="Corbel"/>
                <w:b w:val="0"/>
                <w:i/>
                <w:sz w:val="24"/>
                <w:szCs w:val="24"/>
              </w:rPr>
              <w:t>Podstawy makroekonomii</w:t>
            </w:r>
            <w:r w:rsidRPr="00CE7357">
              <w:rPr>
                <w:rFonts w:ascii="Corbel" w:hAnsi="Corbel"/>
                <w:b w:val="0"/>
                <w:sz w:val="24"/>
                <w:szCs w:val="24"/>
              </w:rPr>
              <w:t xml:space="preserve">, wskazujące na posiadanie podstawowej wiedzy ekonomicznej (problemy, </w:t>
            </w:r>
            <w:r w:rsidRPr="00CE7357">
              <w:rPr>
                <w:rFonts w:ascii="Corbel" w:hAnsi="Corbel"/>
                <w:b w:val="0"/>
                <w:sz w:val="24"/>
                <w:szCs w:val="24"/>
              </w:rPr>
              <w:lastRenderedPageBreak/>
              <w:t>kategorie, prawa), umiejętności interpretacji zjawisk ekonomicznych oraz posiadanie podstawowej wiedzy z zakresu rynków finansowych.</w:t>
            </w:r>
          </w:p>
        </w:tc>
      </w:tr>
    </w:tbl>
    <w:p w14:paraId="4BE9D912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539711C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67B53CC0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EE87C1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27ECB514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07F6FB28" w14:textId="77777777" w:rsidTr="00923D7D">
        <w:tc>
          <w:tcPr>
            <w:tcW w:w="851" w:type="dxa"/>
            <w:vAlign w:val="center"/>
          </w:tcPr>
          <w:p w14:paraId="3EEB8161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BCF3A28" w14:textId="77777777" w:rsidR="0085747A" w:rsidRPr="009C54AE" w:rsidRDefault="00CE735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D152A">
              <w:rPr>
                <w:rFonts w:ascii="Corbel" w:eastAsia="Corbel" w:hAnsi="Corbel" w:cs="Corbel"/>
                <w:b w:val="0"/>
                <w:sz w:val="24"/>
              </w:rPr>
              <w:t xml:space="preserve">Zapoznanie </w:t>
            </w:r>
            <w:r w:rsidR="00E80C13">
              <w:rPr>
                <w:rFonts w:ascii="Corbel" w:eastAsia="Corbel" w:hAnsi="Corbel" w:cs="Corbel"/>
                <w:b w:val="0"/>
                <w:sz w:val="24"/>
              </w:rPr>
              <w:t>s</w:t>
            </w:r>
            <w:r>
              <w:rPr>
                <w:rFonts w:ascii="Corbel" w:eastAsia="Corbel" w:hAnsi="Corbel" w:cs="Corbel"/>
                <w:b w:val="0"/>
                <w:sz w:val="24"/>
              </w:rPr>
              <w:t xml:space="preserve">tudentów </w:t>
            </w:r>
            <w:r w:rsidRPr="00ED152A">
              <w:rPr>
                <w:rFonts w:ascii="Corbel" w:eastAsia="Corbel" w:hAnsi="Corbel" w:cs="Corbel"/>
                <w:b w:val="0"/>
                <w:sz w:val="24"/>
              </w:rPr>
              <w:t xml:space="preserve">z podstawowymi </w:t>
            </w:r>
            <w:proofErr w:type="gramStart"/>
            <w:r w:rsidRPr="00ED152A">
              <w:rPr>
                <w:rFonts w:ascii="Corbel" w:eastAsia="Corbel" w:hAnsi="Corbel" w:cs="Corbel"/>
                <w:b w:val="0"/>
                <w:sz w:val="24"/>
              </w:rPr>
              <w:t>zagadnieniami  związanymi</w:t>
            </w:r>
            <w:proofErr w:type="gramEnd"/>
            <w:r w:rsidRPr="00ED152A">
              <w:rPr>
                <w:rFonts w:ascii="Corbel" w:eastAsia="Corbel" w:hAnsi="Corbel" w:cs="Corbel"/>
                <w:b w:val="0"/>
                <w:sz w:val="24"/>
              </w:rPr>
              <w:t xml:space="preserve"> z funkcjonowaniem systemu finansów międzynarodowych.</w:t>
            </w:r>
          </w:p>
        </w:tc>
      </w:tr>
      <w:tr w:rsidR="0085747A" w:rsidRPr="009C54AE" w14:paraId="56739EC4" w14:textId="77777777" w:rsidTr="00923D7D">
        <w:tc>
          <w:tcPr>
            <w:tcW w:w="851" w:type="dxa"/>
            <w:vAlign w:val="center"/>
          </w:tcPr>
          <w:p w14:paraId="290DF34B" w14:textId="77777777" w:rsidR="0085747A" w:rsidRPr="009C54AE" w:rsidRDefault="00CE7357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73B3BD9" w14:textId="77777777" w:rsidR="0085747A" w:rsidRPr="009C54AE" w:rsidRDefault="00CE7357" w:rsidP="00E80C1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D152A">
              <w:rPr>
                <w:rFonts w:ascii="Corbel" w:eastAsia="Corbel" w:hAnsi="Corbel" w:cs="Corbel"/>
                <w:b w:val="0"/>
                <w:sz w:val="24"/>
              </w:rPr>
              <w:t xml:space="preserve">Zdobycie przez studentów umiejętności prezentacji </w:t>
            </w:r>
            <w:r w:rsidR="00E80C13">
              <w:rPr>
                <w:rFonts w:ascii="Corbel" w:eastAsia="Corbel" w:hAnsi="Corbel" w:cs="Corbel"/>
                <w:b w:val="0"/>
                <w:sz w:val="24"/>
              </w:rPr>
              <w:t xml:space="preserve">złożonych </w:t>
            </w:r>
            <w:r w:rsidRPr="00ED152A">
              <w:rPr>
                <w:rFonts w:ascii="Corbel" w:eastAsia="Corbel" w:hAnsi="Corbel" w:cs="Corbel"/>
                <w:b w:val="0"/>
                <w:sz w:val="24"/>
              </w:rPr>
              <w:t>związków przyczynowo -skutkowych zachodzących na międzynarodowych</w:t>
            </w:r>
            <w:r w:rsidR="00E80C13">
              <w:rPr>
                <w:rFonts w:ascii="Corbel" w:eastAsia="Corbel" w:hAnsi="Corbel" w:cs="Corbel"/>
                <w:b w:val="0"/>
                <w:sz w:val="24"/>
              </w:rPr>
              <w:t xml:space="preserve"> rynkach</w:t>
            </w:r>
            <w:r>
              <w:rPr>
                <w:rFonts w:ascii="Corbel" w:eastAsia="Corbel" w:hAnsi="Corbel" w:cs="Corbel"/>
                <w:b w:val="0"/>
                <w:sz w:val="24"/>
              </w:rPr>
              <w:t xml:space="preserve"> finansowych</w:t>
            </w:r>
            <w:r w:rsidRPr="00ED152A">
              <w:rPr>
                <w:rFonts w:ascii="Corbel" w:eastAsia="Corbel" w:hAnsi="Corbel" w:cs="Corbel"/>
                <w:b w:val="0"/>
                <w:sz w:val="24"/>
              </w:rPr>
              <w:t>.</w:t>
            </w:r>
            <w:r w:rsidR="00E80C13">
              <w:rPr>
                <w:rFonts w:ascii="Corbel" w:eastAsia="Corbel" w:hAnsi="Corbel" w:cs="Corbel"/>
                <w:b w:val="0"/>
                <w:sz w:val="24"/>
              </w:rPr>
              <w:t xml:space="preserve"> Zapoznanie studentów z instrumentami finansowymi dostępnymi na międzynarodowych rynkach finansowych i ich zastosowaniu w strategiach inwestycyjnych, zabezpieczających oraz arbitrażu.</w:t>
            </w:r>
          </w:p>
        </w:tc>
      </w:tr>
      <w:tr w:rsidR="0085747A" w:rsidRPr="009C54AE" w14:paraId="03468108" w14:textId="77777777" w:rsidTr="00923D7D">
        <w:tc>
          <w:tcPr>
            <w:tcW w:w="851" w:type="dxa"/>
            <w:vAlign w:val="center"/>
          </w:tcPr>
          <w:p w14:paraId="2C9EA21E" w14:textId="77777777" w:rsidR="0085747A" w:rsidRPr="009C54AE" w:rsidRDefault="00CE735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5CBE155D" w14:textId="77777777" w:rsidR="0085747A" w:rsidRPr="009C54AE" w:rsidRDefault="00CE7357" w:rsidP="00E80C1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D152A">
              <w:rPr>
                <w:rFonts w:ascii="Corbel" w:eastAsia="Corbel" w:hAnsi="Corbel" w:cs="Corbel"/>
                <w:b w:val="0"/>
                <w:sz w:val="24"/>
              </w:rPr>
              <w:t>Wypracowanie umiejętności swobodnego posługiwania się podstawowymi terminami związanymi z f</w:t>
            </w:r>
            <w:r w:rsidR="00E80C13">
              <w:rPr>
                <w:rFonts w:ascii="Corbel" w:eastAsia="Corbel" w:hAnsi="Corbel" w:cs="Corbel"/>
                <w:b w:val="0"/>
                <w:sz w:val="24"/>
              </w:rPr>
              <w:t>inansami międzynarodowymi. Wskazanie roli międzynarodowych</w:t>
            </w:r>
            <w:r w:rsidRPr="00ED152A">
              <w:rPr>
                <w:rFonts w:ascii="Corbel" w:eastAsia="Corbel" w:hAnsi="Corbel" w:cs="Corbel"/>
                <w:b w:val="0"/>
                <w:sz w:val="24"/>
              </w:rPr>
              <w:t xml:space="preserve"> i</w:t>
            </w:r>
            <w:r w:rsidR="00E80C13">
              <w:rPr>
                <w:rFonts w:ascii="Corbel" w:eastAsia="Corbel" w:hAnsi="Corbel" w:cs="Corbel"/>
                <w:b w:val="0"/>
                <w:sz w:val="24"/>
              </w:rPr>
              <w:t xml:space="preserve"> regionalnych instytucji</w:t>
            </w:r>
            <w:r w:rsidRPr="00ED152A">
              <w:rPr>
                <w:rFonts w:ascii="Corbel" w:eastAsia="Corbel" w:hAnsi="Corbel" w:cs="Corbel"/>
                <w:b w:val="0"/>
                <w:sz w:val="24"/>
              </w:rPr>
              <w:t xml:space="preserve"> </w:t>
            </w:r>
            <w:r w:rsidR="00E80C13">
              <w:rPr>
                <w:rFonts w:ascii="Corbel" w:eastAsia="Corbel" w:hAnsi="Corbel" w:cs="Corbel"/>
                <w:b w:val="0"/>
                <w:sz w:val="24"/>
              </w:rPr>
              <w:t>kształtujących finanse międzynarodowe.</w:t>
            </w:r>
          </w:p>
        </w:tc>
      </w:tr>
      <w:tr w:rsidR="00CE7357" w:rsidRPr="009C54AE" w14:paraId="25DC145B" w14:textId="77777777" w:rsidTr="00923D7D">
        <w:tc>
          <w:tcPr>
            <w:tcW w:w="851" w:type="dxa"/>
            <w:vAlign w:val="center"/>
          </w:tcPr>
          <w:p w14:paraId="42D0C721" w14:textId="77777777" w:rsidR="00CE7357" w:rsidRPr="009C54AE" w:rsidRDefault="00CE735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5E7411CF" w14:textId="77777777" w:rsidR="00CE7357" w:rsidRPr="009C54AE" w:rsidRDefault="00CE735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D152A">
              <w:rPr>
                <w:rFonts w:ascii="Corbel" w:eastAsia="Corbel" w:hAnsi="Corbel" w:cs="Corbel"/>
                <w:b w:val="0"/>
                <w:sz w:val="24"/>
              </w:rPr>
              <w:t>Wypracowanie umiejętności interpretacji danych związanych z bilansem płatniczym i problemem jego równowagi oraz umiejętności oceny sytuacji ekonomiczno-finansowej na szczeblu globalnym.</w:t>
            </w:r>
          </w:p>
        </w:tc>
      </w:tr>
    </w:tbl>
    <w:p w14:paraId="0705BEF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27B4C98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4F360E4D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45F13720" w14:textId="77777777" w:rsidTr="5E05D67B">
        <w:tc>
          <w:tcPr>
            <w:tcW w:w="1681" w:type="dxa"/>
            <w:vAlign w:val="center"/>
          </w:tcPr>
          <w:p w14:paraId="67CF8AD2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200D8BE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42BC1EAA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79FE3316" w14:textId="77777777" w:rsidTr="5E05D67B">
        <w:tc>
          <w:tcPr>
            <w:tcW w:w="1681" w:type="dxa"/>
            <w:vAlign w:val="center"/>
          </w:tcPr>
          <w:p w14:paraId="51DC9885" w14:textId="77777777" w:rsidR="0085747A" w:rsidRPr="009C54AE" w:rsidRDefault="0085747A" w:rsidP="002D15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16D4149D" w14:textId="77777777" w:rsidR="0085747A" w:rsidRPr="009C54AE" w:rsidRDefault="00F84446" w:rsidP="002D15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posiada znajomość </w:t>
            </w:r>
            <w:r w:rsidRPr="00F84446">
              <w:rPr>
                <w:rFonts w:ascii="Corbel" w:hAnsi="Corbel"/>
                <w:b w:val="0"/>
                <w:smallCaps w:val="0"/>
                <w:szCs w:val="24"/>
              </w:rPr>
              <w:t>podstawowych pojęć oraz zjawisk z zakresu finansów międzynarodowych.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576544" w:rsidRPr="001135D3">
              <w:rPr>
                <w:rFonts w:ascii="Corbel" w:hAnsi="Corbel"/>
                <w:b w:val="0"/>
                <w:smallCaps w:val="0"/>
                <w:szCs w:val="24"/>
              </w:rPr>
              <w:t xml:space="preserve">Wymienia i opisuje międzynarodowe </w:t>
            </w:r>
            <w:r w:rsidR="001135D3">
              <w:rPr>
                <w:rFonts w:ascii="Corbel" w:hAnsi="Corbel"/>
                <w:b w:val="0"/>
                <w:smallCaps w:val="0"/>
                <w:szCs w:val="24"/>
              </w:rPr>
              <w:t xml:space="preserve">rynki finansowe </w:t>
            </w:r>
            <w:r w:rsidR="00576544" w:rsidRPr="001135D3">
              <w:rPr>
                <w:rFonts w:ascii="Corbel" w:hAnsi="Corbel"/>
                <w:b w:val="0"/>
                <w:smallCaps w:val="0"/>
                <w:szCs w:val="24"/>
              </w:rPr>
              <w:t>(rodzaje, funkcje, segmenty, mechanizmy, instytucje).</w:t>
            </w:r>
          </w:p>
        </w:tc>
        <w:tc>
          <w:tcPr>
            <w:tcW w:w="1865" w:type="dxa"/>
            <w:vAlign w:val="center"/>
          </w:tcPr>
          <w:p w14:paraId="61278CE5" w14:textId="77777777" w:rsidR="0085747A" w:rsidRDefault="00E80C13" w:rsidP="00576544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0"/>
                <w:lang w:val="x-none" w:eastAsia="pl-PL"/>
              </w:rPr>
            </w:pPr>
            <w:r w:rsidRPr="00576544">
              <w:rPr>
                <w:rFonts w:ascii="Corbel" w:eastAsia="Corbel" w:hAnsi="Corbel" w:cs="Corbel"/>
                <w:b w:val="0"/>
                <w:smallCaps w:val="0"/>
                <w:szCs w:val="20"/>
                <w:lang w:val="x-none" w:eastAsia="pl-PL"/>
              </w:rPr>
              <w:t>K_W01</w:t>
            </w:r>
          </w:p>
          <w:p w14:paraId="4555206E" w14:textId="77777777" w:rsidR="009F654F" w:rsidRPr="00576544" w:rsidRDefault="009F654F" w:rsidP="009F654F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0"/>
                <w:lang w:val="x-none" w:eastAsia="pl-PL"/>
              </w:rPr>
            </w:pPr>
            <w:r>
              <w:rPr>
                <w:rFonts w:ascii="Corbel" w:eastAsia="Corbel" w:hAnsi="Corbel" w:cs="Corbel"/>
                <w:b w:val="0"/>
                <w:smallCaps w:val="0"/>
                <w:szCs w:val="20"/>
                <w:lang w:val="x-none" w:eastAsia="pl-PL"/>
              </w:rPr>
              <w:t>K_W03</w:t>
            </w:r>
          </w:p>
          <w:p w14:paraId="6DCA03BC" w14:textId="77777777" w:rsidR="00576544" w:rsidRPr="00576544" w:rsidRDefault="00576544" w:rsidP="00576544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0"/>
                <w:lang w:val="x-none" w:eastAsia="pl-PL"/>
              </w:rPr>
            </w:pPr>
            <w:r w:rsidRPr="00576544">
              <w:rPr>
                <w:rFonts w:ascii="Corbel" w:eastAsia="Corbel" w:hAnsi="Corbel" w:cs="Corbel"/>
                <w:b w:val="0"/>
                <w:smallCaps w:val="0"/>
                <w:szCs w:val="20"/>
                <w:lang w:val="x-none" w:eastAsia="pl-PL"/>
              </w:rPr>
              <w:t>K_W07</w:t>
            </w:r>
          </w:p>
        </w:tc>
      </w:tr>
      <w:tr w:rsidR="0085747A" w:rsidRPr="009C54AE" w14:paraId="78C01646" w14:textId="77777777" w:rsidTr="5E05D67B">
        <w:tc>
          <w:tcPr>
            <w:tcW w:w="1681" w:type="dxa"/>
            <w:vAlign w:val="center"/>
          </w:tcPr>
          <w:p w14:paraId="27FAD37F" w14:textId="77777777" w:rsidR="0085747A" w:rsidRPr="009C54AE" w:rsidRDefault="0085747A" w:rsidP="002D15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5C907664" w14:textId="77777777" w:rsidR="0085747A" w:rsidRPr="009C54AE" w:rsidRDefault="00576544" w:rsidP="002D15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35D3">
              <w:rPr>
                <w:rFonts w:ascii="Corbel" w:hAnsi="Corbel"/>
                <w:b w:val="0"/>
                <w:smallCaps w:val="0"/>
                <w:szCs w:val="24"/>
              </w:rPr>
              <w:t xml:space="preserve">Student rozumie i potrafi opisać kanały transmisji koniunktury na międzynarodowych rynkach finansowych. Student zna i rozumie funkcje rynku finansowego skali regionalnej i </w:t>
            </w:r>
            <w:r w:rsidR="002D15F2">
              <w:rPr>
                <w:rFonts w:ascii="Corbel" w:hAnsi="Corbel"/>
                <w:b w:val="0"/>
                <w:smallCaps w:val="0"/>
                <w:szCs w:val="24"/>
              </w:rPr>
              <w:t>globalnej</w:t>
            </w:r>
            <w:r w:rsidRPr="001135D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2D1AD091" w14:textId="77777777" w:rsidR="0085747A" w:rsidRPr="00576544" w:rsidRDefault="00E80C13" w:rsidP="00576544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0"/>
                <w:lang w:val="x-none" w:eastAsia="pl-PL"/>
              </w:rPr>
            </w:pPr>
            <w:r w:rsidRPr="00576544">
              <w:rPr>
                <w:rFonts w:ascii="Corbel" w:eastAsia="Corbel" w:hAnsi="Corbel" w:cs="Corbel"/>
                <w:b w:val="0"/>
                <w:smallCaps w:val="0"/>
                <w:szCs w:val="20"/>
                <w:lang w:val="x-none" w:eastAsia="pl-PL"/>
              </w:rPr>
              <w:t>K_W02</w:t>
            </w:r>
          </w:p>
        </w:tc>
      </w:tr>
      <w:tr w:rsidR="00E80C13" w:rsidRPr="009C54AE" w14:paraId="4B06424D" w14:textId="77777777" w:rsidTr="5E05D67B">
        <w:tc>
          <w:tcPr>
            <w:tcW w:w="1681" w:type="dxa"/>
            <w:vAlign w:val="center"/>
          </w:tcPr>
          <w:p w14:paraId="7C238632" w14:textId="77777777" w:rsidR="00E80C13" w:rsidRPr="009C54AE" w:rsidRDefault="00E80C13" w:rsidP="002D15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974" w:type="dxa"/>
          </w:tcPr>
          <w:p w14:paraId="79E01549" w14:textId="77777777" w:rsidR="00E80C13" w:rsidRPr="009C54AE" w:rsidRDefault="00576544" w:rsidP="002D15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35D3">
              <w:rPr>
                <w:rFonts w:ascii="Corbel" w:hAnsi="Corbel"/>
                <w:b w:val="0"/>
                <w:smallCaps w:val="0"/>
                <w:szCs w:val="24"/>
              </w:rPr>
              <w:t xml:space="preserve">Student potrafi dobierać odpowiednie metody do analizy i prezentacji danych z zakresu </w:t>
            </w:r>
            <w:r w:rsidR="001135D3">
              <w:rPr>
                <w:rFonts w:ascii="Corbel" w:hAnsi="Corbel"/>
                <w:b w:val="0"/>
                <w:smallCaps w:val="0"/>
                <w:szCs w:val="24"/>
              </w:rPr>
              <w:t xml:space="preserve">finansów </w:t>
            </w:r>
            <w:r w:rsidRPr="001135D3">
              <w:rPr>
                <w:rFonts w:ascii="Corbel" w:hAnsi="Corbel"/>
                <w:b w:val="0"/>
                <w:smallCaps w:val="0"/>
                <w:szCs w:val="24"/>
              </w:rPr>
              <w:t>międzynarodowych.</w:t>
            </w:r>
          </w:p>
        </w:tc>
        <w:tc>
          <w:tcPr>
            <w:tcW w:w="1865" w:type="dxa"/>
            <w:vAlign w:val="center"/>
          </w:tcPr>
          <w:p w14:paraId="249D8BBB" w14:textId="77777777" w:rsidR="00E80C13" w:rsidRPr="00576544" w:rsidRDefault="00E80C13" w:rsidP="00576544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0"/>
                <w:lang w:val="x-none" w:eastAsia="pl-PL"/>
              </w:rPr>
            </w:pPr>
            <w:r w:rsidRPr="00576544">
              <w:rPr>
                <w:rFonts w:ascii="Corbel" w:eastAsia="Corbel" w:hAnsi="Corbel" w:cs="Corbel"/>
                <w:b w:val="0"/>
                <w:smallCaps w:val="0"/>
                <w:szCs w:val="20"/>
                <w:lang w:val="x-none" w:eastAsia="pl-PL"/>
              </w:rPr>
              <w:t>K_W04</w:t>
            </w:r>
          </w:p>
        </w:tc>
      </w:tr>
      <w:tr w:rsidR="00E80C13" w:rsidRPr="009C54AE" w14:paraId="26705EDF" w14:textId="77777777" w:rsidTr="5E05D67B">
        <w:tc>
          <w:tcPr>
            <w:tcW w:w="1681" w:type="dxa"/>
            <w:vAlign w:val="center"/>
          </w:tcPr>
          <w:p w14:paraId="4A2A54BF" w14:textId="77777777" w:rsidR="00E80C13" w:rsidRPr="009C54AE" w:rsidRDefault="002D15F2" w:rsidP="002D15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5974" w:type="dxa"/>
          </w:tcPr>
          <w:p w14:paraId="5501F5E2" w14:textId="1C6C5345" w:rsidR="00576544" w:rsidRPr="001135D3" w:rsidRDefault="7203A01D" w:rsidP="5E05D6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E05D67B">
              <w:rPr>
                <w:rFonts w:ascii="Corbel" w:hAnsi="Corbel"/>
                <w:b w:val="0"/>
                <w:smallCaps w:val="0"/>
              </w:rPr>
              <w:t>Student r</w:t>
            </w:r>
            <w:r w:rsidR="77BE5720" w:rsidRPr="5E05D67B">
              <w:rPr>
                <w:rFonts w:ascii="Corbel" w:hAnsi="Corbel"/>
                <w:b w:val="0"/>
                <w:smallCaps w:val="0"/>
              </w:rPr>
              <w:t xml:space="preserve">ozpoznaje wzajemne powiązania i zależności między rynkami finansowymi w ujęciu </w:t>
            </w:r>
            <w:r w:rsidR="00961A40" w:rsidRPr="5E05D67B">
              <w:rPr>
                <w:rFonts w:ascii="Corbel" w:hAnsi="Corbel"/>
                <w:b w:val="0"/>
                <w:smallCaps w:val="0"/>
              </w:rPr>
              <w:t>międzynarodowym</w:t>
            </w:r>
            <w:r w:rsidR="77BE5720" w:rsidRPr="5E05D67B">
              <w:rPr>
                <w:rFonts w:ascii="Corbel" w:hAnsi="Corbel"/>
                <w:b w:val="0"/>
                <w:smallCaps w:val="0"/>
              </w:rPr>
              <w:t xml:space="preserve"> oraz wpływ procesów ekonomicznych na ich funkcjonowanie i rozwój. </w:t>
            </w:r>
            <w:r w:rsidRPr="5E05D67B">
              <w:rPr>
                <w:rFonts w:ascii="Corbel" w:hAnsi="Corbel"/>
                <w:b w:val="0"/>
                <w:smallCaps w:val="0"/>
              </w:rPr>
              <w:t>Student p</w:t>
            </w:r>
            <w:r w:rsidR="77BE5720" w:rsidRPr="5E05D67B">
              <w:rPr>
                <w:rFonts w:ascii="Corbel" w:hAnsi="Corbel"/>
                <w:b w:val="0"/>
                <w:smallCaps w:val="0"/>
              </w:rPr>
              <w:t xml:space="preserve">rzewiduje makroekonomiczne skutki kryzysu gospodarczego </w:t>
            </w:r>
            <w:proofErr w:type="gramStart"/>
            <w:r w:rsidR="77BE5720" w:rsidRPr="5E05D67B">
              <w:rPr>
                <w:rFonts w:ascii="Corbel" w:hAnsi="Corbel"/>
                <w:b w:val="0"/>
                <w:smallCaps w:val="0"/>
              </w:rPr>
              <w:t xml:space="preserve">dla </w:t>
            </w:r>
            <w:r w:rsidR="77A9AAF6" w:rsidRPr="5E05D67B">
              <w:rPr>
                <w:rFonts w:ascii="Corbel" w:hAnsi="Corbel"/>
                <w:b w:val="0"/>
                <w:smallCaps w:val="0"/>
              </w:rPr>
              <w:t xml:space="preserve"> </w:t>
            </w:r>
            <w:r w:rsidR="77BE5720" w:rsidRPr="5E05D67B">
              <w:rPr>
                <w:rFonts w:ascii="Corbel" w:hAnsi="Corbel"/>
                <w:b w:val="0"/>
                <w:smallCaps w:val="0"/>
              </w:rPr>
              <w:t>finansów</w:t>
            </w:r>
            <w:proofErr w:type="gramEnd"/>
            <w:r w:rsidR="77BE5720" w:rsidRPr="5E05D67B">
              <w:rPr>
                <w:rFonts w:ascii="Corbel" w:hAnsi="Corbel"/>
                <w:b w:val="0"/>
                <w:smallCaps w:val="0"/>
              </w:rPr>
              <w:t xml:space="preserve"> międzynarodowych. Przedstawia opinię na temat funkcjonowania międzynarodowych rynków finansowych, </w:t>
            </w:r>
            <w:r w:rsidRPr="5E05D67B">
              <w:rPr>
                <w:rFonts w:ascii="Corbel" w:hAnsi="Corbel"/>
                <w:b w:val="0"/>
                <w:smallCaps w:val="0"/>
              </w:rPr>
              <w:t xml:space="preserve">w tym </w:t>
            </w:r>
            <w:r w:rsidR="77BE5720" w:rsidRPr="5E05D67B">
              <w:rPr>
                <w:rFonts w:ascii="Corbel" w:hAnsi="Corbel"/>
                <w:b w:val="0"/>
                <w:smallCaps w:val="0"/>
              </w:rPr>
              <w:t>rynku instrumentów pochodnych.</w:t>
            </w:r>
            <w:r w:rsidR="05071E98" w:rsidRPr="5E05D67B">
              <w:rPr>
                <w:rFonts w:ascii="Corbel" w:hAnsi="Corbel"/>
                <w:b w:val="0"/>
                <w:smallCaps w:val="0"/>
              </w:rPr>
              <w:t xml:space="preserve"> </w:t>
            </w:r>
            <w:r w:rsidR="05071E98" w:rsidRPr="5E05D67B">
              <w:rPr>
                <w:rFonts w:ascii="Corbel" w:hAnsi="Corbel"/>
                <w:b w:val="0"/>
                <w:smallCaps w:val="0"/>
              </w:rPr>
              <w:lastRenderedPageBreak/>
              <w:t>Student posiada umiejętność analizowania rachunków bilansu płatniczego.</w:t>
            </w:r>
          </w:p>
        </w:tc>
        <w:tc>
          <w:tcPr>
            <w:tcW w:w="1865" w:type="dxa"/>
            <w:vAlign w:val="center"/>
          </w:tcPr>
          <w:p w14:paraId="4742B86A" w14:textId="77777777" w:rsidR="00E80C13" w:rsidRDefault="00E80C13" w:rsidP="00576544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0"/>
                <w:lang w:val="x-none" w:eastAsia="pl-PL"/>
              </w:rPr>
            </w:pPr>
            <w:r w:rsidRPr="00576544">
              <w:rPr>
                <w:rFonts w:ascii="Corbel" w:eastAsia="Corbel" w:hAnsi="Corbel" w:cs="Corbel"/>
                <w:b w:val="0"/>
                <w:smallCaps w:val="0"/>
                <w:szCs w:val="20"/>
                <w:lang w:val="x-none" w:eastAsia="pl-PL"/>
              </w:rPr>
              <w:lastRenderedPageBreak/>
              <w:t>K_U01</w:t>
            </w:r>
          </w:p>
          <w:p w14:paraId="65A9A820" w14:textId="77777777" w:rsidR="00576544" w:rsidRDefault="00576544" w:rsidP="00576544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0"/>
                <w:lang w:val="x-none" w:eastAsia="pl-PL"/>
              </w:rPr>
            </w:pPr>
            <w:r w:rsidRPr="00576544">
              <w:rPr>
                <w:rFonts w:ascii="Corbel" w:eastAsia="Corbel" w:hAnsi="Corbel" w:cs="Corbel"/>
                <w:b w:val="0"/>
                <w:smallCaps w:val="0"/>
                <w:szCs w:val="20"/>
                <w:lang w:val="x-none" w:eastAsia="pl-PL"/>
              </w:rPr>
              <w:t>K_U03</w:t>
            </w:r>
          </w:p>
          <w:p w14:paraId="38A3C9DD" w14:textId="77777777" w:rsidR="00576544" w:rsidRDefault="00576544" w:rsidP="00576544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0"/>
                <w:lang w:val="x-none" w:eastAsia="pl-PL"/>
              </w:rPr>
            </w:pPr>
            <w:r w:rsidRPr="00576544">
              <w:rPr>
                <w:rFonts w:ascii="Corbel" w:eastAsia="Corbel" w:hAnsi="Corbel" w:cs="Corbel"/>
                <w:b w:val="0"/>
                <w:smallCaps w:val="0"/>
                <w:szCs w:val="20"/>
                <w:lang w:val="x-none" w:eastAsia="pl-PL"/>
              </w:rPr>
              <w:t>K_U04</w:t>
            </w:r>
          </w:p>
          <w:p w14:paraId="7E83EEE2" w14:textId="77777777" w:rsidR="00576544" w:rsidRPr="00576544" w:rsidRDefault="00576544" w:rsidP="00576544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0"/>
                <w:lang w:val="x-none" w:eastAsia="pl-PL"/>
              </w:rPr>
            </w:pPr>
          </w:p>
        </w:tc>
      </w:tr>
      <w:tr w:rsidR="00E80C13" w:rsidRPr="009C54AE" w14:paraId="6C9A2305" w14:textId="77777777" w:rsidTr="5E05D67B">
        <w:tc>
          <w:tcPr>
            <w:tcW w:w="1681" w:type="dxa"/>
            <w:vAlign w:val="center"/>
          </w:tcPr>
          <w:p w14:paraId="3FF453C6" w14:textId="77777777" w:rsidR="00E80C13" w:rsidRPr="009C54AE" w:rsidRDefault="002D15F2" w:rsidP="002D15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974" w:type="dxa"/>
          </w:tcPr>
          <w:p w14:paraId="1B3EA6B4" w14:textId="77777777" w:rsidR="00E80C13" w:rsidRPr="002D15F2" w:rsidRDefault="002D15F2" w:rsidP="002D15F2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2D15F2">
              <w:rPr>
                <w:rFonts w:ascii="Corbel" w:hAnsi="Corbel"/>
                <w:color w:val="000000"/>
                <w:sz w:val="24"/>
                <w:szCs w:val="24"/>
              </w:rPr>
              <w:t xml:space="preserve">Student potrafi przedstawić rozwój międzynarodowego systemu walutowego. </w:t>
            </w:r>
            <w:r w:rsidR="00F84446" w:rsidRPr="002D15F2">
              <w:rPr>
                <w:rFonts w:ascii="Corbel" w:hAnsi="Corbel"/>
                <w:color w:val="000000"/>
                <w:sz w:val="24"/>
                <w:szCs w:val="24"/>
              </w:rPr>
              <w:t>Student potrafi wskazać szanse i zagrożenia płynące z integracji rynków finansowych.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 w:rsidR="00F84446">
              <w:rPr>
                <w:rFonts w:ascii="Corbel" w:hAnsi="Corbel"/>
                <w:color w:val="000000"/>
                <w:sz w:val="24"/>
                <w:szCs w:val="24"/>
              </w:rPr>
              <w:t>Student z</w:t>
            </w:r>
            <w:r w:rsidR="00F84446" w:rsidRPr="00621503">
              <w:rPr>
                <w:rFonts w:ascii="Corbel" w:hAnsi="Corbel"/>
                <w:color w:val="000000"/>
                <w:sz w:val="24"/>
                <w:szCs w:val="24"/>
              </w:rPr>
              <w:t xml:space="preserve">na zasady konstrukcji </w:t>
            </w:r>
            <w:r w:rsidR="00F84446">
              <w:rPr>
                <w:rFonts w:ascii="Corbel" w:hAnsi="Corbel"/>
                <w:color w:val="000000"/>
                <w:sz w:val="24"/>
                <w:szCs w:val="24"/>
              </w:rPr>
              <w:t>strategii zabezpieczających,</w:t>
            </w:r>
            <w:r w:rsidR="00F84446" w:rsidRPr="00621503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spekulac</w:t>
            </w:r>
            <w:r w:rsidR="00F84446" w:rsidRPr="00621503">
              <w:rPr>
                <w:rFonts w:ascii="Corbel" w:hAnsi="Corbel"/>
                <w:color w:val="000000"/>
                <w:sz w:val="24"/>
                <w:szCs w:val="24"/>
              </w:rPr>
              <w:t xml:space="preserve">yjnych </w:t>
            </w:r>
            <w:r w:rsidR="00F84446">
              <w:rPr>
                <w:rFonts w:ascii="Corbel" w:hAnsi="Corbel"/>
                <w:color w:val="000000"/>
                <w:sz w:val="24"/>
                <w:szCs w:val="24"/>
              </w:rPr>
              <w:t xml:space="preserve">oraz arbitrażowych </w:t>
            </w:r>
            <w:r w:rsidR="00F84446" w:rsidRPr="00621503">
              <w:rPr>
                <w:rFonts w:ascii="Corbel" w:hAnsi="Corbel"/>
                <w:color w:val="000000"/>
                <w:sz w:val="24"/>
                <w:szCs w:val="24"/>
              </w:rPr>
              <w:t>wykorzystujących instrumenty pochodne</w:t>
            </w:r>
            <w:r w:rsidR="00F84446">
              <w:rPr>
                <w:rFonts w:ascii="Corbel" w:hAnsi="Corbel"/>
                <w:color w:val="000000"/>
                <w:sz w:val="24"/>
                <w:szCs w:val="24"/>
              </w:rPr>
              <w:t xml:space="preserve"> dostępne na międzynarodowych rynkach finansowych</w:t>
            </w:r>
            <w:r w:rsidR="00F84446" w:rsidRPr="00621503">
              <w:rPr>
                <w:rFonts w:ascii="Corbel" w:hAnsi="Corbel"/>
                <w:color w:val="000000"/>
                <w:sz w:val="24"/>
                <w:szCs w:val="24"/>
              </w:rPr>
              <w:t>.</w:t>
            </w:r>
            <w:r w:rsidR="001135D3" w:rsidRPr="001135D3">
              <w:rPr>
                <w:rFonts w:ascii="Corbel" w:hAnsi="Corbel"/>
                <w:b/>
                <w:smallCaps/>
                <w:szCs w:val="24"/>
              </w:rPr>
              <w:t xml:space="preserve"> </w:t>
            </w:r>
          </w:p>
        </w:tc>
        <w:tc>
          <w:tcPr>
            <w:tcW w:w="1865" w:type="dxa"/>
            <w:vAlign w:val="center"/>
          </w:tcPr>
          <w:p w14:paraId="4D8DFDB7" w14:textId="77777777" w:rsidR="00576544" w:rsidRDefault="00576544" w:rsidP="00576544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0"/>
                <w:lang w:val="x-none" w:eastAsia="pl-PL"/>
              </w:rPr>
            </w:pPr>
            <w:r w:rsidRPr="00576544">
              <w:rPr>
                <w:rFonts w:ascii="Corbel" w:eastAsia="Corbel" w:hAnsi="Corbel" w:cs="Corbel"/>
                <w:b w:val="0"/>
                <w:smallCaps w:val="0"/>
                <w:szCs w:val="20"/>
                <w:lang w:val="x-none" w:eastAsia="pl-PL"/>
              </w:rPr>
              <w:t>K_U05</w:t>
            </w:r>
          </w:p>
          <w:p w14:paraId="5B4B2368" w14:textId="77777777" w:rsidR="00E80C13" w:rsidRPr="00576544" w:rsidRDefault="00576544" w:rsidP="00576544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0"/>
                <w:lang w:val="x-none" w:eastAsia="pl-PL"/>
              </w:rPr>
            </w:pPr>
            <w:r w:rsidRPr="00576544">
              <w:rPr>
                <w:rFonts w:ascii="Corbel" w:eastAsia="Corbel" w:hAnsi="Corbel" w:cs="Corbel"/>
                <w:b w:val="0"/>
                <w:smallCaps w:val="0"/>
                <w:szCs w:val="20"/>
                <w:lang w:val="x-none" w:eastAsia="pl-PL"/>
              </w:rPr>
              <w:t>K_U06</w:t>
            </w:r>
          </w:p>
        </w:tc>
      </w:tr>
      <w:tr w:rsidR="00E80C13" w:rsidRPr="009C54AE" w14:paraId="797F2172" w14:textId="77777777" w:rsidTr="5E05D67B">
        <w:tc>
          <w:tcPr>
            <w:tcW w:w="1681" w:type="dxa"/>
            <w:vAlign w:val="center"/>
          </w:tcPr>
          <w:p w14:paraId="703E79A3" w14:textId="77777777" w:rsidR="00E80C13" w:rsidRDefault="002D15F2" w:rsidP="002D15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_06</w:t>
            </w:r>
          </w:p>
        </w:tc>
        <w:tc>
          <w:tcPr>
            <w:tcW w:w="5974" w:type="dxa"/>
          </w:tcPr>
          <w:p w14:paraId="27CD681D" w14:textId="4298FE3C" w:rsidR="00E80C13" w:rsidRPr="001135D3" w:rsidRDefault="7203A01D" w:rsidP="5E05D6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E05D67B">
              <w:rPr>
                <w:rFonts w:ascii="Corbel" w:hAnsi="Corbel"/>
                <w:b w:val="0"/>
                <w:smallCaps w:val="0"/>
              </w:rPr>
              <w:t xml:space="preserve">Student posiada świadomość znaczenia funkcjonowania  </w:t>
            </w:r>
            <w:r w:rsidR="1AD3ECBB" w:rsidRPr="5E05D67B">
              <w:rPr>
                <w:rFonts w:ascii="Corbel" w:hAnsi="Corbel"/>
                <w:b w:val="0"/>
                <w:smallCaps w:val="0"/>
              </w:rPr>
              <w:t xml:space="preserve"> </w:t>
            </w:r>
            <w:r w:rsidRPr="5E05D67B">
              <w:rPr>
                <w:rFonts w:ascii="Corbel" w:hAnsi="Corbel"/>
                <w:b w:val="0"/>
                <w:smallCaps w:val="0"/>
              </w:rPr>
              <w:t>rynków finansowych, procesu ich integracji oraz znaczenia równowagi bilansu płatniczego w kontekście międzynarodowego systemu finansowego. Student potrafi krytycznie oceniać wydarzenia z zakresu finansów międzynarodowych w oparciu o posiadaną wiedzę.</w:t>
            </w:r>
          </w:p>
        </w:tc>
        <w:tc>
          <w:tcPr>
            <w:tcW w:w="1865" w:type="dxa"/>
            <w:vAlign w:val="center"/>
          </w:tcPr>
          <w:p w14:paraId="0E1FEACB" w14:textId="77777777" w:rsidR="00E80C13" w:rsidRPr="00576544" w:rsidRDefault="00576544" w:rsidP="00576544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0"/>
                <w:lang w:val="x-none" w:eastAsia="pl-PL"/>
              </w:rPr>
            </w:pPr>
            <w:r w:rsidRPr="002D15F2">
              <w:rPr>
                <w:rFonts w:ascii="Corbel" w:eastAsia="Corbel" w:hAnsi="Corbel" w:cs="Corbel"/>
                <w:b w:val="0"/>
                <w:smallCaps w:val="0"/>
                <w:szCs w:val="20"/>
                <w:lang w:val="x-none" w:eastAsia="pl-PL"/>
              </w:rPr>
              <w:t>K_K01</w:t>
            </w:r>
          </w:p>
        </w:tc>
      </w:tr>
    </w:tbl>
    <w:p w14:paraId="1D32F8F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786F560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1F803A32" w14:textId="77777777" w:rsidR="0085747A" w:rsidRPr="009C54AE" w:rsidRDefault="0085747A" w:rsidP="009C54AE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15454D3C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AB7AEA4" w14:textId="77777777" w:rsidTr="5E05D67B">
        <w:tc>
          <w:tcPr>
            <w:tcW w:w="9520" w:type="dxa"/>
          </w:tcPr>
          <w:p w14:paraId="1EB0ABB3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52893" w:rsidRPr="009C54AE" w14:paraId="530332D2" w14:textId="77777777" w:rsidTr="5E05D67B">
        <w:tc>
          <w:tcPr>
            <w:tcW w:w="9520" w:type="dxa"/>
          </w:tcPr>
          <w:p w14:paraId="73B3C7C1" w14:textId="77777777" w:rsidR="00752893" w:rsidRPr="00ED152A" w:rsidRDefault="00752893" w:rsidP="0075289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52893">
              <w:rPr>
                <w:rFonts w:ascii="Corbel" w:hAnsi="Corbel"/>
                <w:sz w:val="24"/>
                <w:szCs w:val="24"/>
              </w:rPr>
              <w:t>Wprowadzenie do tematyki finansów międzynarodowych – rodzaje, funkcje, mechanizmy.</w:t>
            </w:r>
          </w:p>
        </w:tc>
      </w:tr>
      <w:tr w:rsidR="00961A40" w:rsidRPr="009C54AE" w14:paraId="6522D6E7" w14:textId="77777777" w:rsidTr="5E05D67B">
        <w:tc>
          <w:tcPr>
            <w:tcW w:w="9520" w:type="dxa"/>
          </w:tcPr>
          <w:p w14:paraId="3CC177EF" w14:textId="77777777" w:rsidR="00961A40" w:rsidRPr="00752893" w:rsidRDefault="00961A40" w:rsidP="00961A4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52893">
              <w:rPr>
                <w:rFonts w:ascii="Corbel" w:hAnsi="Corbel"/>
                <w:sz w:val="24"/>
                <w:szCs w:val="24"/>
              </w:rPr>
              <w:t>Historia ewolucji międzynarodowego systemu walutowego oraz główne strefy walutowe, integracja walutowa i finansowa.</w:t>
            </w:r>
          </w:p>
        </w:tc>
      </w:tr>
      <w:tr w:rsidR="00752893" w:rsidRPr="009C54AE" w14:paraId="4CACCFFA" w14:textId="77777777" w:rsidTr="5E05D67B">
        <w:tc>
          <w:tcPr>
            <w:tcW w:w="9520" w:type="dxa"/>
          </w:tcPr>
          <w:p w14:paraId="049B35E9" w14:textId="665C1913" w:rsidR="00752893" w:rsidRPr="00752893" w:rsidRDefault="00752893" w:rsidP="5E05D67B">
            <w:pPr>
              <w:pStyle w:val="Akapitzlist"/>
              <w:spacing w:after="0" w:line="240" w:lineRule="auto"/>
              <w:ind w:left="-250"/>
              <w:rPr>
                <w:rFonts w:ascii="Corbel" w:hAnsi="Corbel"/>
                <w:sz w:val="24"/>
                <w:szCs w:val="24"/>
              </w:rPr>
            </w:pPr>
            <w:r w:rsidRPr="5E05D67B">
              <w:rPr>
                <w:rFonts w:ascii="Corbel" w:hAnsi="Corbel"/>
                <w:sz w:val="24"/>
                <w:szCs w:val="24"/>
              </w:rPr>
              <w:t>Charakterystyka i powiązanie rynków międzynarodowych – kapitałowego,</w:t>
            </w:r>
            <w:r w:rsidR="3400342D" w:rsidRPr="5E05D67B">
              <w:rPr>
                <w:rFonts w:ascii="Corbel" w:hAnsi="Corbel"/>
                <w:sz w:val="24"/>
                <w:szCs w:val="24"/>
              </w:rPr>
              <w:t xml:space="preserve"> </w:t>
            </w:r>
            <w:r w:rsidRPr="5E05D67B">
              <w:rPr>
                <w:rFonts w:ascii="Corbel" w:hAnsi="Corbel"/>
                <w:sz w:val="24"/>
                <w:szCs w:val="24"/>
              </w:rPr>
              <w:t xml:space="preserve">walutowego, </w:t>
            </w:r>
          </w:p>
          <w:p w14:paraId="516FE4E4" w14:textId="77777777" w:rsidR="00752893" w:rsidRPr="00ED152A" w:rsidRDefault="00752893" w:rsidP="5E05D67B">
            <w:pPr>
              <w:pStyle w:val="Akapitzlist"/>
              <w:spacing w:after="0" w:line="240" w:lineRule="auto"/>
              <w:ind w:left="-250"/>
              <w:rPr>
                <w:rFonts w:ascii="Corbel" w:hAnsi="Corbel"/>
                <w:sz w:val="24"/>
                <w:szCs w:val="24"/>
              </w:rPr>
            </w:pPr>
            <w:r w:rsidRPr="5E05D67B">
              <w:rPr>
                <w:rFonts w:ascii="Corbel" w:hAnsi="Corbel"/>
                <w:sz w:val="24"/>
                <w:szCs w:val="24"/>
              </w:rPr>
              <w:t>pieniężnego.</w:t>
            </w:r>
          </w:p>
        </w:tc>
      </w:tr>
      <w:tr w:rsidR="00961A40" w:rsidRPr="009C54AE" w14:paraId="792FB76A" w14:textId="77777777" w:rsidTr="5E05D67B">
        <w:tc>
          <w:tcPr>
            <w:tcW w:w="9520" w:type="dxa"/>
          </w:tcPr>
          <w:p w14:paraId="1CB378CC" w14:textId="77777777" w:rsidR="00961A40" w:rsidRPr="00752893" w:rsidRDefault="00961A40" w:rsidP="5E05D67B">
            <w:pPr>
              <w:pStyle w:val="Akapitzlist"/>
              <w:spacing w:after="0" w:line="240" w:lineRule="auto"/>
              <w:ind w:left="-250"/>
              <w:rPr>
                <w:rFonts w:ascii="Corbel" w:hAnsi="Corbel"/>
                <w:sz w:val="24"/>
                <w:szCs w:val="24"/>
              </w:rPr>
            </w:pPr>
            <w:r w:rsidRPr="5E05D67B">
              <w:rPr>
                <w:rFonts w:ascii="Corbel" w:hAnsi="Corbel"/>
                <w:sz w:val="24"/>
                <w:szCs w:val="24"/>
              </w:rPr>
              <w:t xml:space="preserve">Rynek pochodnych instrumentów finansowych (derywatów) – podział, charakterystyka </w:t>
            </w:r>
          </w:p>
          <w:p w14:paraId="2C2DEED2" w14:textId="77777777" w:rsidR="00961A40" w:rsidRPr="00752893" w:rsidRDefault="00961A40" w:rsidP="5E05D67B">
            <w:pPr>
              <w:pStyle w:val="Akapitzlist"/>
              <w:spacing w:after="0" w:line="240" w:lineRule="auto"/>
              <w:ind w:left="-250"/>
              <w:rPr>
                <w:rFonts w:ascii="Corbel" w:hAnsi="Corbel"/>
                <w:sz w:val="24"/>
                <w:szCs w:val="24"/>
              </w:rPr>
            </w:pPr>
            <w:r w:rsidRPr="5E05D67B">
              <w:rPr>
                <w:rFonts w:ascii="Corbel" w:hAnsi="Corbel"/>
                <w:sz w:val="24"/>
                <w:szCs w:val="24"/>
              </w:rPr>
              <w:t>porównawcza.</w:t>
            </w:r>
          </w:p>
        </w:tc>
      </w:tr>
      <w:tr w:rsidR="00752893" w:rsidRPr="009C54AE" w14:paraId="2831EEE6" w14:textId="77777777" w:rsidTr="5E05D67B">
        <w:tc>
          <w:tcPr>
            <w:tcW w:w="9520" w:type="dxa"/>
          </w:tcPr>
          <w:p w14:paraId="369C6880" w14:textId="77777777" w:rsidR="00752893" w:rsidRPr="00752893" w:rsidRDefault="00752893" w:rsidP="5E05D67B">
            <w:pPr>
              <w:pStyle w:val="Akapitzlist"/>
              <w:spacing w:after="0" w:line="240" w:lineRule="auto"/>
              <w:ind w:left="-250"/>
              <w:rPr>
                <w:rFonts w:ascii="Corbel" w:hAnsi="Corbel"/>
                <w:sz w:val="24"/>
                <w:szCs w:val="24"/>
              </w:rPr>
            </w:pPr>
            <w:r w:rsidRPr="5E05D67B">
              <w:rPr>
                <w:rFonts w:ascii="Corbel" w:hAnsi="Corbel"/>
                <w:sz w:val="24"/>
                <w:szCs w:val="24"/>
              </w:rPr>
              <w:t>Bilans płatniczy i problem zachowania jego równowagi – czynniki kształtujące bilans płatniczy</w:t>
            </w:r>
          </w:p>
          <w:p w14:paraId="2961CE3E" w14:textId="5A4218C7" w:rsidR="00752893" w:rsidRPr="00ED152A" w:rsidRDefault="00752893" w:rsidP="5E05D67B">
            <w:pPr>
              <w:pStyle w:val="Akapitzlist"/>
              <w:spacing w:after="0" w:line="240" w:lineRule="auto"/>
              <w:ind w:left="-250"/>
              <w:rPr>
                <w:rFonts w:ascii="Corbel" w:hAnsi="Corbel"/>
                <w:sz w:val="24"/>
                <w:szCs w:val="24"/>
              </w:rPr>
            </w:pPr>
            <w:r w:rsidRPr="5E05D67B">
              <w:rPr>
                <w:rFonts w:ascii="Corbel" w:hAnsi="Corbel"/>
                <w:sz w:val="24"/>
                <w:szCs w:val="24"/>
              </w:rPr>
              <w:t xml:space="preserve">we współczesnym systemie finansowym.  </w:t>
            </w:r>
          </w:p>
        </w:tc>
      </w:tr>
      <w:tr w:rsidR="00752893" w:rsidRPr="009C54AE" w14:paraId="7F367F9E" w14:textId="77777777" w:rsidTr="5E05D67B">
        <w:tc>
          <w:tcPr>
            <w:tcW w:w="9520" w:type="dxa"/>
          </w:tcPr>
          <w:p w14:paraId="1EA6C73F" w14:textId="77777777" w:rsidR="00752893" w:rsidRPr="00ED152A" w:rsidRDefault="00752893" w:rsidP="5E05D67B">
            <w:pPr>
              <w:pStyle w:val="Akapitzlist"/>
              <w:spacing w:after="0" w:line="240" w:lineRule="auto"/>
              <w:ind w:left="-250"/>
              <w:rPr>
                <w:rFonts w:ascii="Corbel" w:hAnsi="Corbel"/>
                <w:sz w:val="24"/>
                <w:szCs w:val="24"/>
              </w:rPr>
            </w:pPr>
            <w:r w:rsidRPr="5E05D67B">
              <w:rPr>
                <w:rFonts w:ascii="Corbel" w:hAnsi="Corbel"/>
                <w:sz w:val="24"/>
                <w:szCs w:val="24"/>
              </w:rPr>
              <w:t>Międzynarodowe i regionalne instytucje finansowe – podział, charakterystyka, zadania.</w:t>
            </w:r>
          </w:p>
        </w:tc>
      </w:tr>
      <w:tr w:rsidR="00752893" w:rsidRPr="009C54AE" w14:paraId="48DC683E" w14:textId="77777777" w:rsidTr="5E05D67B">
        <w:tc>
          <w:tcPr>
            <w:tcW w:w="9520" w:type="dxa"/>
          </w:tcPr>
          <w:p w14:paraId="68CAD864" w14:textId="77777777" w:rsidR="00752893" w:rsidRPr="00752893" w:rsidRDefault="00752893" w:rsidP="5E05D67B">
            <w:pPr>
              <w:pStyle w:val="Akapitzlist"/>
              <w:spacing w:after="0" w:line="240" w:lineRule="auto"/>
              <w:ind w:left="-250"/>
              <w:rPr>
                <w:rFonts w:ascii="Corbel" w:hAnsi="Corbel"/>
                <w:sz w:val="24"/>
                <w:szCs w:val="24"/>
              </w:rPr>
            </w:pPr>
            <w:r w:rsidRPr="5E05D67B">
              <w:rPr>
                <w:rFonts w:ascii="Corbel" w:hAnsi="Corbel"/>
                <w:sz w:val="24"/>
                <w:szCs w:val="24"/>
              </w:rPr>
              <w:t>Zadłużenie międzynarodowe i jego aspekty.</w:t>
            </w:r>
          </w:p>
        </w:tc>
      </w:tr>
    </w:tbl>
    <w:p w14:paraId="4A97EC4A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1509D96" w14:textId="77777777" w:rsidR="0085747A" w:rsidRPr="009C54AE" w:rsidRDefault="0085747A" w:rsidP="009C54AE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4CBA6101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1F4DA42" w14:textId="77777777" w:rsidTr="00961A40">
        <w:tc>
          <w:tcPr>
            <w:tcW w:w="9520" w:type="dxa"/>
          </w:tcPr>
          <w:p w14:paraId="25283137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61A40" w:rsidRPr="009C54AE" w14:paraId="51F0ED2C" w14:textId="77777777" w:rsidTr="00961A40">
        <w:tc>
          <w:tcPr>
            <w:tcW w:w="9520" w:type="dxa"/>
          </w:tcPr>
          <w:p w14:paraId="7965D031" w14:textId="77777777" w:rsidR="00961A40" w:rsidRPr="00ED152A" w:rsidRDefault="00961A40" w:rsidP="00961A4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D152A">
              <w:rPr>
                <w:rFonts w:ascii="Corbel" w:eastAsia="Corbel" w:hAnsi="Corbel" w:cs="Corbel"/>
                <w:sz w:val="24"/>
              </w:rPr>
              <w:t>Międzynarodowy system finansowy – pojęcie, elementy i powiązania.</w:t>
            </w:r>
          </w:p>
        </w:tc>
      </w:tr>
      <w:tr w:rsidR="00961A40" w:rsidRPr="009C54AE" w14:paraId="5DFCFD1D" w14:textId="77777777" w:rsidTr="00961A40">
        <w:tc>
          <w:tcPr>
            <w:tcW w:w="9520" w:type="dxa"/>
          </w:tcPr>
          <w:p w14:paraId="22C7971D" w14:textId="77777777" w:rsidR="00961A40" w:rsidRPr="00ED152A" w:rsidRDefault="00961A40" w:rsidP="00961A4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D152A">
              <w:rPr>
                <w:rFonts w:ascii="Corbel" w:eastAsia="Corbel" w:hAnsi="Corbel" w:cs="Corbel"/>
                <w:sz w:val="24"/>
              </w:rPr>
              <w:t xml:space="preserve">Efektywności </w:t>
            </w:r>
            <w:r>
              <w:rPr>
                <w:rFonts w:ascii="Corbel" w:eastAsia="Corbel" w:hAnsi="Corbel" w:cs="Corbel"/>
                <w:sz w:val="24"/>
              </w:rPr>
              <w:t xml:space="preserve">bezpośrednich </w:t>
            </w:r>
            <w:r w:rsidRPr="00ED152A">
              <w:rPr>
                <w:rFonts w:ascii="Corbel" w:eastAsia="Corbel" w:hAnsi="Corbel" w:cs="Corbel"/>
                <w:sz w:val="24"/>
              </w:rPr>
              <w:t xml:space="preserve">inwestycji </w:t>
            </w:r>
            <w:r>
              <w:rPr>
                <w:rFonts w:ascii="Corbel" w:eastAsia="Corbel" w:hAnsi="Corbel" w:cs="Corbel"/>
                <w:sz w:val="24"/>
              </w:rPr>
              <w:t xml:space="preserve">zagranicznych </w:t>
            </w:r>
            <w:r w:rsidRPr="00ED152A">
              <w:rPr>
                <w:rFonts w:ascii="Corbel" w:eastAsia="Corbel" w:hAnsi="Corbel" w:cs="Corbel"/>
                <w:sz w:val="24"/>
              </w:rPr>
              <w:t>na rynkach krajowych i zagranicznych- analiza porównawcza.</w:t>
            </w:r>
          </w:p>
        </w:tc>
      </w:tr>
      <w:tr w:rsidR="00961A40" w:rsidRPr="009C54AE" w14:paraId="55542AF9" w14:textId="77777777" w:rsidTr="00961A40">
        <w:tc>
          <w:tcPr>
            <w:tcW w:w="9520" w:type="dxa"/>
          </w:tcPr>
          <w:p w14:paraId="4D87299C" w14:textId="77777777" w:rsidR="00961A40" w:rsidRPr="00ED152A" w:rsidRDefault="00961A40" w:rsidP="00961A4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D152A">
              <w:rPr>
                <w:rFonts w:ascii="Corbel" w:eastAsia="Corbel" w:hAnsi="Corbel" w:cs="Corbel"/>
                <w:sz w:val="24"/>
              </w:rPr>
              <w:t>Zarządzanie ryzykiem walutowym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  <w:r w:rsidRPr="00ED152A">
              <w:rPr>
                <w:rFonts w:ascii="Corbel" w:eastAsia="Corbel" w:hAnsi="Corbel" w:cs="Corbel"/>
                <w:sz w:val="24"/>
              </w:rPr>
              <w:t>– miejsce i rodzaje instrumentów pochodnych.</w:t>
            </w:r>
          </w:p>
        </w:tc>
      </w:tr>
      <w:tr w:rsidR="00961A40" w:rsidRPr="009C54AE" w14:paraId="69F74B00" w14:textId="77777777" w:rsidTr="00961A40">
        <w:tc>
          <w:tcPr>
            <w:tcW w:w="9520" w:type="dxa"/>
          </w:tcPr>
          <w:p w14:paraId="1901827A" w14:textId="77777777" w:rsidR="00961A40" w:rsidRPr="00ED152A" w:rsidRDefault="00961A40" w:rsidP="00961A40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Zastosowanie derywatów w formułowaniu strategii zabezpieczających, spekulacyjnych oraz arbitrażu.</w:t>
            </w:r>
          </w:p>
        </w:tc>
      </w:tr>
      <w:tr w:rsidR="00961A40" w:rsidRPr="009C54AE" w14:paraId="12B0751B" w14:textId="77777777" w:rsidTr="00961A40">
        <w:tc>
          <w:tcPr>
            <w:tcW w:w="9520" w:type="dxa"/>
          </w:tcPr>
          <w:p w14:paraId="4F05202E" w14:textId="77777777" w:rsidR="00961A40" w:rsidRPr="00ED152A" w:rsidRDefault="00961A40" w:rsidP="00961A4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Rynek Forex – charakterystyka, instrumenty finansowe, ryzyko.</w:t>
            </w:r>
          </w:p>
        </w:tc>
      </w:tr>
    </w:tbl>
    <w:p w14:paraId="168951F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D1A63A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686E8962" w14:textId="77777777" w:rsidR="00961A40" w:rsidRDefault="00961A40" w:rsidP="00961A40">
      <w:pPr>
        <w:spacing w:after="5" w:line="268" w:lineRule="auto"/>
        <w:ind w:left="-5" w:hanging="10"/>
        <w:rPr>
          <w:rFonts w:ascii="Corbel" w:eastAsia="Corbel" w:hAnsi="Corbel" w:cs="Corbel"/>
          <w:i/>
          <w:sz w:val="24"/>
        </w:rPr>
      </w:pPr>
    </w:p>
    <w:p w14:paraId="739974E0" w14:textId="77777777" w:rsidR="00961A40" w:rsidRPr="008F7132" w:rsidRDefault="00961A40" w:rsidP="00961A40">
      <w:pPr>
        <w:spacing w:after="0" w:line="240" w:lineRule="auto"/>
        <w:ind w:left="72" w:hanging="72"/>
        <w:rPr>
          <w:rFonts w:ascii="Corbel" w:hAnsi="Corbel"/>
          <w:color w:val="000000"/>
          <w:sz w:val="24"/>
          <w:szCs w:val="24"/>
        </w:rPr>
      </w:pPr>
      <w:r w:rsidRPr="008F7132">
        <w:rPr>
          <w:rFonts w:ascii="Corbel" w:hAnsi="Corbel"/>
          <w:color w:val="000000"/>
          <w:sz w:val="24"/>
          <w:szCs w:val="24"/>
        </w:rPr>
        <w:t>Wykład z prezentacją multimedialną.</w:t>
      </w:r>
    </w:p>
    <w:p w14:paraId="6125B460" w14:textId="77777777" w:rsidR="00E960BB" w:rsidRPr="00961A40" w:rsidRDefault="00961A40" w:rsidP="00961A40">
      <w:pPr>
        <w:spacing w:after="0" w:line="240" w:lineRule="auto"/>
        <w:rPr>
          <w:rFonts w:ascii="Corbel" w:hAnsi="Corbel"/>
          <w:color w:val="000000"/>
          <w:sz w:val="24"/>
          <w:szCs w:val="24"/>
        </w:rPr>
      </w:pPr>
      <w:r w:rsidRPr="008F7132">
        <w:rPr>
          <w:rFonts w:ascii="Corbel" w:hAnsi="Corbel"/>
          <w:color w:val="000000"/>
          <w:sz w:val="24"/>
          <w:szCs w:val="24"/>
        </w:rPr>
        <w:lastRenderedPageBreak/>
        <w:t>Ćwiczenia obejmują dyskusję moderowaną, analizę i interpretację danych źródłowych (statystycznych i finansowych), rozwiązywanie zadań, analizę stud</w:t>
      </w:r>
      <w:r>
        <w:rPr>
          <w:rFonts w:ascii="Corbel" w:hAnsi="Corbel"/>
          <w:color w:val="000000"/>
          <w:sz w:val="24"/>
          <w:szCs w:val="24"/>
        </w:rPr>
        <w:t>ium przypadku, pracę zespołową</w:t>
      </w:r>
      <w:r w:rsidRPr="008F7132">
        <w:rPr>
          <w:rFonts w:ascii="Corbel" w:hAnsi="Corbel"/>
          <w:color w:val="000000"/>
          <w:sz w:val="24"/>
          <w:szCs w:val="24"/>
        </w:rPr>
        <w:t>.</w:t>
      </w:r>
      <w:r>
        <w:rPr>
          <w:rFonts w:ascii="Corbel" w:hAnsi="Corbel"/>
          <w:color w:val="000000"/>
          <w:sz w:val="24"/>
          <w:szCs w:val="24"/>
        </w:rPr>
        <w:t xml:space="preserve"> M</w:t>
      </w:r>
      <w:r w:rsidRPr="008F7132">
        <w:rPr>
          <w:rFonts w:ascii="Corbel" w:hAnsi="Corbel"/>
          <w:color w:val="000000"/>
          <w:sz w:val="24"/>
          <w:szCs w:val="24"/>
        </w:rPr>
        <w:t>etody kształcenia na odległość</w:t>
      </w:r>
      <w:r>
        <w:rPr>
          <w:rFonts w:ascii="Corbel" w:hAnsi="Corbel"/>
          <w:color w:val="000000"/>
          <w:sz w:val="24"/>
          <w:szCs w:val="24"/>
        </w:rPr>
        <w:t>.</w:t>
      </w:r>
    </w:p>
    <w:p w14:paraId="7E85C29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86A3B2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0442CE4A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1F0B2A5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A021B8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091A8A32" w14:textId="77777777" w:rsidTr="47736ACF">
        <w:tc>
          <w:tcPr>
            <w:tcW w:w="1962" w:type="dxa"/>
            <w:vAlign w:val="center"/>
          </w:tcPr>
          <w:p w14:paraId="1DE74E6F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DB8AEDF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11983D8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AE3BF5A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E3096EA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961A40" w:rsidRPr="009C54AE" w14:paraId="14499610" w14:textId="77777777" w:rsidTr="47736ACF">
        <w:tc>
          <w:tcPr>
            <w:tcW w:w="1962" w:type="dxa"/>
            <w:vAlign w:val="center"/>
          </w:tcPr>
          <w:p w14:paraId="5A3444F4" w14:textId="77777777" w:rsidR="00961A40" w:rsidRPr="009C54AE" w:rsidRDefault="00961A40" w:rsidP="00961A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  <w:vAlign w:val="center"/>
          </w:tcPr>
          <w:p w14:paraId="2246259A" w14:textId="15086FC8" w:rsidR="00961A40" w:rsidRPr="00961A40" w:rsidRDefault="7B9D6DE2" w:rsidP="47736AC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47736ACF">
              <w:rPr>
                <w:rFonts w:ascii="Corbel" w:hAnsi="Corbel"/>
                <w:b w:val="0"/>
                <w:smallCaps w:val="0"/>
              </w:rPr>
              <w:t xml:space="preserve">kolokwium, </w:t>
            </w:r>
            <w:r w:rsidR="1BCDF986" w:rsidRPr="47736ACF">
              <w:rPr>
                <w:rFonts w:ascii="Corbel" w:hAnsi="Corbel"/>
                <w:b w:val="0"/>
                <w:smallCaps w:val="0"/>
              </w:rPr>
              <w:t>prezentacja/</w:t>
            </w:r>
            <w:r w:rsidRPr="47736ACF">
              <w:rPr>
                <w:rFonts w:ascii="Corbel" w:hAnsi="Corbel"/>
                <w:b w:val="0"/>
                <w:smallCaps w:val="0"/>
              </w:rPr>
              <w:t>projekt</w:t>
            </w:r>
            <w:r w:rsidR="562BCF4D" w:rsidRPr="47736ACF">
              <w:rPr>
                <w:rFonts w:ascii="Corbel" w:hAnsi="Corbel"/>
                <w:b w:val="0"/>
                <w:smallCaps w:val="0"/>
              </w:rPr>
              <w:t>/</w:t>
            </w:r>
            <w:r w:rsidR="3A425314" w:rsidRPr="47736ACF">
              <w:rPr>
                <w:rFonts w:ascii="Corbel" w:hAnsi="Corbel"/>
                <w:b w:val="0"/>
                <w:smallCaps w:val="0"/>
              </w:rPr>
              <w:t>refer</w:t>
            </w:r>
            <w:r w:rsidR="3A425314" w:rsidRPr="47736ACF">
              <w:rPr>
                <w:rFonts w:ascii="Corbel" w:hAnsi="Corbel"/>
                <w:b w:val="0"/>
                <w:smallCaps w:val="0"/>
                <w:szCs w:val="24"/>
              </w:rPr>
              <w:t>at</w:t>
            </w:r>
            <w:r w:rsidR="1952B585" w:rsidRPr="47736ACF">
              <w:rPr>
                <w:rFonts w:ascii="Corbel" w:hAnsi="Corbel"/>
                <w:b w:val="0"/>
                <w:smallCaps w:val="0"/>
                <w:szCs w:val="24"/>
              </w:rPr>
              <w:t>, ocena aktywności podczas zajęć</w:t>
            </w:r>
          </w:p>
        </w:tc>
        <w:tc>
          <w:tcPr>
            <w:tcW w:w="2117" w:type="dxa"/>
            <w:vAlign w:val="center"/>
          </w:tcPr>
          <w:p w14:paraId="781D3A11" w14:textId="77777777" w:rsidR="00961A40" w:rsidRPr="00961A40" w:rsidRDefault="00961A40" w:rsidP="00961A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61A40">
              <w:rPr>
                <w:rFonts w:ascii="Corbel" w:hAnsi="Corbel"/>
                <w:b w:val="0"/>
                <w:smallCaps w:val="0"/>
                <w:szCs w:val="24"/>
              </w:rPr>
              <w:t>w, ćw</w:t>
            </w:r>
          </w:p>
        </w:tc>
      </w:tr>
      <w:tr w:rsidR="00961A40" w:rsidRPr="009C54AE" w14:paraId="040A40EF" w14:textId="77777777" w:rsidTr="47736ACF">
        <w:tc>
          <w:tcPr>
            <w:tcW w:w="1962" w:type="dxa"/>
            <w:vAlign w:val="center"/>
          </w:tcPr>
          <w:p w14:paraId="660EAF43" w14:textId="77777777" w:rsidR="00961A40" w:rsidRPr="009C54AE" w:rsidRDefault="00961A40" w:rsidP="00961A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  <w:vAlign w:val="center"/>
          </w:tcPr>
          <w:p w14:paraId="5C669A2B" w14:textId="767E5933" w:rsidR="00961A40" w:rsidRPr="00961A40" w:rsidRDefault="34492036" w:rsidP="47736AC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47736ACF">
              <w:rPr>
                <w:rFonts w:ascii="Corbel" w:hAnsi="Corbel"/>
                <w:b w:val="0"/>
                <w:smallCaps w:val="0"/>
              </w:rPr>
              <w:t>K</w:t>
            </w:r>
            <w:r w:rsidR="00085D43" w:rsidRPr="47736ACF">
              <w:rPr>
                <w:rFonts w:ascii="Corbel" w:hAnsi="Corbel"/>
                <w:b w:val="0"/>
                <w:smallCaps w:val="0"/>
              </w:rPr>
              <w:t>olokwium</w:t>
            </w:r>
            <w:r w:rsidRPr="47736ACF">
              <w:rPr>
                <w:rFonts w:ascii="Corbel" w:hAnsi="Corbel"/>
                <w:b w:val="0"/>
                <w:smallCaps w:val="0"/>
              </w:rPr>
              <w:t>, ocena aktywności podczas zajęć</w:t>
            </w:r>
          </w:p>
        </w:tc>
        <w:tc>
          <w:tcPr>
            <w:tcW w:w="2117" w:type="dxa"/>
            <w:vAlign w:val="center"/>
          </w:tcPr>
          <w:p w14:paraId="673554FC" w14:textId="77777777" w:rsidR="00961A40" w:rsidRPr="00961A40" w:rsidRDefault="00961A40" w:rsidP="00961A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</w:tc>
      </w:tr>
      <w:tr w:rsidR="00961A40" w:rsidRPr="009C54AE" w14:paraId="0C6A93DF" w14:textId="77777777" w:rsidTr="47736ACF">
        <w:tc>
          <w:tcPr>
            <w:tcW w:w="1962" w:type="dxa"/>
            <w:vAlign w:val="center"/>
          </w:tcPr>
          <w:p w14:paraId="1869CE31" w14:textId="77777777" w:rsidR="00961A40" w:rsidRPr="009C54AE" w:rsidRDefault="00961A40" w:rsidP="00961A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441" w:type="dxa"/>
            <w:vAlign w:val="center"/>
          </w:tcPr>
          <w:p w14:paraId="2E17FE93" w14:textId="4490F6BB" w:rsidR="00961A40" w:rsidRPr="00961A40" w:rsidRDefault="796B4561" w:rsidP="47736AC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47736ACF">
              <w:rPr>
                <w:rFonts w:ascii="Corbel" w:hAnsi="Corbel"/>
                <w:b w:val="0"/>
                <w:smallCaps w:val="0"/>
              </w:rPr>
              <w:t>P</w:t>
            </w:r>
            <w:r w:rsidR="13B2616B" w:rsidRPr="47736ACF">
              <w:rPr>
                <w:rFonts w:ascii="Corbel" w:hAnsi="Corbel"/>
                <w:b w:val="0"/>
                <w:smallCaps w:val="0"/>
              </w:rPr>
              <w:t>rezentacja/projekt/referat</w:t>
            </w:r>
            <w:r w:rsidRPr="47736ACF">
              <w:rPr>
                <w:rFonts w:ascii="Corbel" w:hAnsi="Corbel"/>
                <w:b w:val="0"/>
                <w:smallCaps w:val="0"/>
              </w:rPr>
              <w:t>, ocena aktywności podczas zajęć</w:t>
            </w:r>
          </w:p>
        </w:tc>
        <w:tc>
          <w:tcPr>
            <w:tcW w:w="2117" w:type="dxa"/>
            <w:vAlign w:val="center"/>
          </w:tcPr>
          <w:p w14:paraId="698E1FE5" w14:textId="77777777" w:rsidR="00961A40" w:rsidRPr="00961A40" w:rsidRDefault="00961A40" w:rsidP="00961A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61A40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961A40" w:rsidRPr="009C54AE" w14:paraId="2DCBF464" w14:textId="77777777" w:rsidTr="47736ACF">
        <w:tc>
          <w:tcPr>
            <w:tcW w:w="1962" w:type="dxa"/>
            <w:vAlign w:val="center"/>
          </w:tcPr>
          <w:p w14:paraId="6FB79944" w14:textId="77777777" w:rsidR="00961A40" w:rsidRPr="009C54AE" w:rsidRDefault="00961A40" w:rsidP="00961A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5441" w:type="dxa"/>
            <w:vAlign w:val="center"/>
          </w:tcPr>
          <w:p w14:paraId="717FBBF0" w14:textId="1B63A56C" w:rsidR="00961A40" w:rsidRPr="00961A40" w:rsidRDefault="7B9D6DE2" w:rsidP="47736AC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47736ACF">
              <w:rPr>
                <w:rFonts w:ascii="Corbel" w:hAnsi="Corbel"/>
                <w:b w:val="0"/>
                <w:smallCaps w:val="0"/>
              </w:rPr>
              <w:t xml:space="preserve">kolokwium, </w:t>
            </w:r>
            <w:r w:rsidR="43D9DFAC" w:rsidRPr="47736ACF">
              <w:rPr>
                <w:rFonts w:ascii="Corbel" w:hAnsi="Corbel"/>
                <w:b w:val="0"/>
                <w:smallCaps w:val="0"/>
              </w:rPr>
              <w:t>prezentacja/projekt/referat</w:t>
            </w:r>
            <w:r w:rsidR="6163F7A3" w:rsidRPr="47736ACF">
              <w:rPr>
                <w:rFonts w:ascii="Corbel" w:hAnsi="Corbel"/>
                <w:b w:val="0"/>
                <w:smallCaps w:val="0"/>
              </w:rPr>
              <w:t>, ocena aktywności podczas zajęć</w:t>
            </w:r>
          </w:p>
        </w:tc>
        <w:tc>
          <w:tcPr>
            <w:tcW w:w="2117" w:type="dxa"/>
            <w:vAlign w:val="center"/>
          </w:tcPr>
          <w:p w14:paraId="4C59D84E" w14:textId="77777777" w:rsidR="00961A40" w:rsidRPr="00961A40" w:rsidRDefault="00961A40" w:rsidP="00961A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61A40">
              <w:rPr>
                <w:rFonts w:ascii="Corbel" w:hAnsi="Corbel"/>
                <w:b w:val="0"/>
                <w:smallCaps w:val="0"/>
                <w:szCs w:val="24"/>
              </w:rPr>
              <w:t>w, ćw</w:t>
            </w:r>
          </w:p>
        </w:tc>
      </w:tr>
      <w:tr w:rsidR="00961A40" w:rsidRPr="009C54AE" w14:paraId="6947648A" w14:textId="77777777" w:rsidTr="47736ACF">
        <w:tc>
          <w:tcPr>
            <w:tcW w:w="1962" w:type="dxa"/>
            <w:vAlign w:val="center"/>
          </w:tcPr>
          <w:p w14:paraId="046B61D2" w14:textId="77777777" w:rsidR="00961A40" w:rsidRPr="009C54AE" w:rsidRDefault="00961A40" w:rsidP="00961A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441" w:type="dxa"/>
            <w:vAlign w:val="center"/>
          </w:tcPr>
          <w:p w14:paraId="26945F53" w14:textId="3FB0258A" w:rsidR="00961A40" w:rsidRPr="00961A40" w:rsidRDefault="7B9D6DE2" w:rsidP="47736AC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47736ACF">
              <w:rPr>
                <w:rFonts w:ascii="Corbel" w:hAnsi="Corbel"/>
                <w:b w:val="0"/>
                <w:smallCaps w:val="0"/>
              </w:rPr>
              <w:t xml:space="preserve">kolokwium, </w:t>
            </w:r>
            <w:r w:rsidR="4D003E1D" w:rsidRPr="47736ACF">
              <w:rPr>
                <w:rFonts w:ascii="Corbel" w:hAnsi="Corbel"/>
                <w:b w:val="0"/>
                <w:smallCaps w:val="0"/>
              </w:rPr>
              <w:t>prezentacja/projekt/referat</w:t>
            </w:r>
            <w:r w:rsidR="5D25A073" w:rsidRPr="47736ACF">
              <w:rPr>
                <w:rFonts w:ascii="Corbel" w:hAnsi="Corbel"/>
                <w:b w:val="0"/>
                <w:smallCaps w:val="0"/>
              </w:rPr>
              <w:t>, ocena aktywności podczas zajęć</w:t>
            </w:r>
          </w:p>
        </w:tc>
        <w:tc>
          <w:tcPr>
            <w:tcW w:w="2117" w:type="dxa"/>
            <w:vAlign w:val="center"/>
          </w:tcPr>
          <w:p w14:paraId="2519C92C" w14:textId="77777777" w:rsidR="00961A40" w:rsidRPr="00961A40" w:rsidRDefault="00961A40" w:rsidP="00961A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61A40">
              <w:rPr>
                <w:rFonts w:ascii="Corbel" w:hAnsi="Corbel"/>
                <w:b w:val="0"/>
                <w:smallCaps w:val="0"/>
                <w:szCs w:val="24"/>
              </w:rPr>
              <w:t>w, ćw</w:t>
            </w:r>
          </w:p>
        </w:tc>
      </w:tr>
      <w:tr w:rsidR="00961A40" w:rsidRPr="009C54AE" w14:paraId="0F10CFE0" w14:textId="77777777" w:rsidTr="47736ACF">
        <w:tc>
          <w:tcPr>
            <w:tcW w:w="1962" w:type="dxa"/>
            <w:vAlign w:val="center"/>
          </w:tcPr>
          <w:p w14:paraId="72E8EDE0" w14:textId="77777777" w:rsidR="00961A40" w:rsidRDefault="00961A40" w:rsidP="00961A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_06</w:t>
            </w:r>
          </w:p>
        </w:tc>
        <w:tc>
          <w:tcPr>
            <w:tcW w:w="5441" w:type="dxa"/>
            <w:vAlign w:val="center"/>
          </w:tcPr>
          <w:p w14:paraId="6CFAB238" w14:textId="15D81688" w:rsidR="00961A40" w:rsidRPr="00961A40" w:rsidRDefault="2A078582" w:rsidP="47736AC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47736ACF">
              <w:rPr>
                <w:rFonts w:ascii="Corbel" w:hAnsi="Corbel"/>
                <w:b w:val="0"/>
                <w:smallCaps w:val="0"/>
              </w:rPr>
              <w:t>K</w:t>
            </w:r>
            <w:r w:rsidR="00085D43" w:rsidRPr="47736ACF">
              <w:rPr>
                <w:rFonts w:ascii="Corbel" w:hAnsi="Corbel"/>
                <w:b w:val="0"/>
                <w:smallCaps w:val="0"/>
              </w:rPr>
              <w:t>olokwium</w:t>
            </w:r>
            <w:r w:rsidRPr="47736ACF">
              <w:rPr>
                <w:rFonts w:ascii="Corbel" w:hAnsi="Corbel"/>
                <w:b w:val="0"/>
                <w:smallCaps w:val="0"/>
              </w:rPr>
              <w:t>, ocena aktywności podczas zajęć</w:t>
            </w:r>
          </w:p>
        </w:tc>
        <w:tc>
          <w:tcPr>
            <w:tcW w:w="2117" w:type="dxa"/>
            <w:vAlign w:val="center"/>
          </w:tcPr>
          <w:p w14:paraId="6893F452" w14:textId="77777777" w:rsidR="00961A40" w:rsidRPr="00961A40" w:rsidRDefault="00961A40" w:rsidP="00961A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61A40">
              <w:rPr>
                <w:rFonts w:ascii="Corbel" w:hAnsi="Corbel"/>
                <w:b w:val="0"/>
                <w:smallCaps w:val="0"/>
                <w:szCs w:val="24"/>
              </w:rPr>
              <w:t>w, ćw</w:t>
            </w:r>
          </w:p>
        </w:tc>
      </w:tr>
    </w:tbl>
    <w:p w14:paraId="13036EF0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C3A743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3DF4600D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EDDC0C3" w14:textId="77777777" w:rsidTr="5E05D67B">
        <w:tc>
          <w:tcPr>
            <w:tcW w:w="9670" w:type="dxa"/>
          </w:tcPr>
          <w:p w14:paraId="5A012F75" w14:textId="11132796" w:rsidR="0085747A" w:rsidRPr="009C54AE" w:rsidRDefault="7184F1C3" w:rsidP="5E05D67B">
            <w:pPr>
              <w:spacing w:after="0" w:line="240" w:lineRule="auto"/>
              <w:rPr>
                <w:rFonts w:ascii="Corbel" w:hAnsi="Corbel"/>
                <w:color w:val="000000" w:themeColor="text1"/>
              </w:rPr>
            </w:pPr>
            <w:r w:rsidRPr="5E05D67B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Na ocenę z </w:t>
            </w:r>
            <w:r w:rsidR="32E8C1E4" w:rsidRPr="5E05D67B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Ćwiczeń </w:t>
            </w:r>
            <w:r w:rsidRPr="5E05D67B">
              <w:rPr>
                <w:rFonts w:ascii="Corbel" w:hAnsi="Corbel"/>
                <w:color w:val="000000" w:themeColor="text1"/>
                <w:sz w:val="24"/>
                <w:szCs w:val="24"/>
              </w:rPr>
              <w:t>składa się suma punktów uzyskanych z:</w:t>
            </w:r>
          </w:p>
          <w:p w14:paraId="35690C90" w14:textId="6CB35D30" w:rsidR="0085747A" w:rsidRPr="009C54AE" w:rsidRDefault="7184F1C3" w:rsidP="5E05D67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5E05D67B">
              <w:rPr>
                <w:rFonts w:ascii="Corbel" w:hAnsi="Corbel"/>
                <w:color w:val="000000" w:themeColor="text1"/>
                <w:sz w:val="24"/>
                <w:szCs w:val="24"/>
              </w:rPr>
              <w:t>kolokwium pisemnego (max 16 pkt), weryfikującego stopień opanowania przez studentów materiału podanego w trakcie ćwiczeń oraz wskazanej literatury,</w:t>
            </w:r>
          </w:p>
          <w:p w14:paraId="3BAFFFE2" w14:textId="453D17C7" w:rsidR="0085747A" w:rsidRPr="009C54AE" w:rsidRDefault="7184F1C3" w:rsidP="5E05D67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5E05D67B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poprawnie zrealizowanych wybranych przez prowadzącego ćwiczenia zagadnień do opracowania w grupach, w formie prezentacji </w:t>
            </w:r>
            <w:r w:rsidR="69720EFA" w:rsidRPr="5E05D67B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lub </w:t>
            </w:r>
            <w:r w:rsidR="5350315C" w:rsidRPr="5E05D67B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referatu, projektu zaliczeniowego </w:t>
            </w:r>
            <w:r w:rsidRPr="5E05D67B">
              <w:rPr>
                <w:rFonts w:ascii="Corbel" w:hAnsi="Corbel"/>
                <w:color w:val="000000" w:themeColor="text1"/>
                <w:sz w:val="24"/>
                <w:szCs w:val="24"/>
              </w:rPr>
              <w:t>(max 4 pkt), przedstawianych na zajęciach lub przesyłanych prowadzącemu,</w:t>
            </w:r>
          </w:p>
          <w:p w14:paraId="24B3B678" w14:textId="77D1EE4D" w:rsidR="0085747A" w:rsidRPr="009C54AE" w:rsidRDefault="7184F1C3" w:rsidP="5E05D67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5E05D67B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aktywności w rozwiązywaniu problemów postawionych do realizacji w trakcie zajęć i/lub uczestnictwo w prowadzonej na ćwiczeniach dyskusji kierowanej (na jednych zajęciach można uzyskać max +/- 0,5 pkt). </w:t>
            </w:r>
          </w:p>
          <w:p w14:paraId="6D052925" w14:textId="6FEBD443" w:rsidR="0085747A" w:rsidRPr="009C54AE" w:rsidRDefault="7184F1C3" w:rsidP="5E05D67B">
            <w:pPr>
              <w:spacing w:after="0" w:line="240" w:lineRule="auto"/>
              <w:jc w:val="both"/>
              <w:rPr>
                <w:rFonts w:ascii="Corbel" w:hAnsi="Corbel"/>
                <w:color w:val="000000" w:themeColor="text1"/>
              </w:rPr>
            </w:pPr>
            <w:r w:rsidRPr="5E05D67B">
              <w:rPr>
                <w:rFonts w:ascii="Corbel" w:hAnsi="Corbel"/>
                <w:color w:val="000000" w:themeColor="text1"/>
                <w:sz w:val="24"/>
                <w:szCs w:val="24"/>
              </w:rPr>
              <w:t>Uzyskanej łącznej liczbie punktów odpowiadają oceny wg skali:</w:t>
            </w:r>
          </w:p>
          <w:p w14:paraId="493DD0D5" w14:textId="5CB7F214" w:rsidR="0085747A" w:rsidRPr="009C54AE" w:rsidRDefault="7184F1C3" w:rsidP="5E05D67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5E05D67B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do 50% - ocena 2,0 </w:t>
            </w:r>
          </w:p>
          <w:p w14:paraId="2A933E0E" w14:textId="3AE7AFA6" w:rsidR="0085747A" w:rsidRPr="009C54AE" w:rsidRDefault="7184F1C3" w:rsidP="5E05D67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5E05D67B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od 50% +0,5 </w:t>
            </w:r>
            <w:proofErr w:type="gramStart"/>
            <w:r w:rsidRPr="5E05D67B">
              <w:rPr>
                <w:rFonts w:ascii="Corbel" w:hAnsi="Corbel"/>
                <w:color w:val="000000" w:themeColor="text1"/>
                <w:sz w:val="24"/>
                <w:szCs w:val="24"/>
              </w:rPr>
              <w:t>pkt  do</w:t>
            </w:r>
            <w:proofErr w:type="gramEnd"/>
            <w:r w:rsidRPr="5E05D67B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69% - ocena 3,0</w:t>
            </w:r>
          </w:p>
          <w:p w14:paraId="58BA25D8" w14:textId="1C4E1F3F" w:rsidR="0085747A" w:rsidRPr="009C54AE" w:rsidRDefault="7184F1C3" w:rsidP="5E05D67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5E05D67B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od 70% do 77% - ocena 3,5 </w:t>
            </w:r>
          </w:p>
          <w:p w14:paraId="070AB620" w14:textId="6C780FE5" w:rsidR="0085747A" w:rsidRPr="009C54AE" w:rsidRDefault="7184F1C3" w:rsidP="5E05D67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5E05D67B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od 78% do 84% - ocena 4,0 </w:t>
            </w:r>
          </w:p>
          <w:p w14:paraId="1F43718A" w14:textId="2A10DFC5" w:rsidR="0085747A" w:rsidRPr="009C54AE" w:rsidRDefault="7184F1C3" w:rsidP="5E05D67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5E05D67B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od 85% do 92% - ocena 4,5 </w:t>
            </w:r>
          </w:p>
          <w:p w14:paraId="7D78FAAC" w14:textId="26FAE3CE" w:rsidR="0085747A" w:rsidRPr="009C54AE" w:rsidRDefault="7184F1C3" w:rsidP="5E05D67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5E05D67B">
              <w:rPr>
                <w:rFonts w:ascii="Corbel" w:hAnsi="Corbel"/>
                <w:color w:val="000000" w:themeColor="text1"/>
                <w:sz w:val="24"/>
                <w:szCs w:val="24"/>
              </w:rPr>
              <w:t>od 93% do 100% - ocena 5,0</w:t>
            </w:r>
          </w:p>
          <w:p w14:paraId="63159ABA" w14:textId="1973A6BE" w:rsidR="0085747A" w:rsidRPr="009C54AE" w:rsidRDefault="100200A4" w:rsidP="5E05D6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5E05D67B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Zaliczenie </w:t>
            </w:r>
            <w:r w:rsidR="672AA207" w:rsidRPr="5E05D67B">
              <w:rPr>
                <w:rFonts w:ascii="Corbel" w:hAnsi="Corbel"/>
                <w:b w:val="0"/>
                <w:smallCaps w:val="0"/>
                <w:color w:val="000000" w:themeColor="text1"/>
              </w:rPr>
              <w:t>W</w:t>
            </w:r>
            <w:r w:rsidRPr="5E05D67B">
              <w:rPr>
                <w:rFonts w:ascii="Corbel" w:hAnsi="Corbel"/>
                <w:b w:val="0"/>
                <w:smallCaps w:val="0"/>
                <w:color w:val="000000" w:themeColor="text1"/>
              </w:rPr>
              <w:t>ykładu odbywa się na podstawie oceny z ćwiczeń, uwzględniającą treści z wykładu.</w:t>
            </w:r>
          </w:p>
        </w:tc>
      </w:tr>
    </w:tbl>
    <w:p w14:paraId="2C38E7F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278A28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DEBE67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17"/>
        <w:gridCol w:w="4603"/>
      </w:tblGrid>
      <w:tr w:rsidR="0085747A" w:rsidRPr="009C54AE" w14:paraId="3A650185" w14:textId="77777777" w:rsidTr="5E05D67B">
        <w:tc>
          <w:tcPr>
            <w:tcW w:w="4962" w:type="dxa"/>
            <w:vAlign w:val="center"/>
          </w:tcPr>
          <w:p w14:paraId="0DF44296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EAB3D8B" w14:textId="1B39C1A9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085D43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3A3D638" w14:textId="77777777" w:rsidTr="5E05D67B">
        <w:tc>
          <w:tcPr>
            <w:tcW w:w="4962" w:type="dxa"/>
          </w:tcPr>
          <w:p w14:paraId="4FF82741" w14:textId="2A45C6CC" w:rsidR="0085747A" w:rsidRPr="009C54AE" w:rsidRDefault="00C61DC5" w:rsidP="003D0D2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vAlign w:val="center"/>
          </w:tcPr>
          <w:p w14:paraId="7E06BD94" w14:textId="791A2A92" w:rsidR="0085747A" w:rsidRPr="009C54AE" w:rsidRDefault="00D97BBD" w:rsidP="004257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40987DC1" w14:textId="77777777" w:rsidTr="5E05D67B">
        <w:tc>
          <w:tcPr>
            <w:tcW w:w="4962" w:type="dxa"/>
          </w:tcPr>
          <w:p w14:paraId="1F5DFB2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3782A8E" w14:textId="7DF9B5D6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  <w:vAlign w:val="center"/>
          </w:tcPr>
          <w:p w14:paraId="6405764E" w14:textId="77777777" w:rsidR="00C61DC5" w:rsidRPr="009C54AE" w:rsidRDefault="00425740" w:rsidP="004257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4596B7B8" w14:textId="77777777" w:rsidTr="5E05D67B">
        <w:tc>
          <w:tcPr>
            <w:tcW w:w="4962" w:type="dxa"/>
          </w:tcPr>
          <w:p w14:paraId="3C31B1B8" w14:textId="081FEEBE" w:rsidR="00C61DC5" w:rsidRPr="009C54AE" w:rsidRDefault="00C61DC5" w:rsidP="004233E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4233ED">
              <w:rPr>
                <w:rFonts w:ascii="Corbel" w:hAnsi="Corbel"/>
                <w:sz w:val="24"/>
                <w:szCs w:val="24"/>
              </w:rPr>
              <w:t xml:space="preserve"> </w:t>
            </w:r>
            <w:r w:rsidR="00DD0FBF">
              <w:rPr>
                <w:rFonts w:ascii="Corbel" w:hAnsi="Corbel"/>
                <w:sz w:val="24"/>
                <w:szCs w:val="24"/>
              </w:rPr>
              <w:t>(przygotowanie do zajęć, przygotowanie projektu/prezentacji</w:t>
            </w:r>
            <w:r w:rsidR="004233ED">
              <w:rPr>
                <w:rFonts w:ascii="Corbel" w:hAnsi="Corbel"/>
                <w:sz w:val="24"/>
                <w:szCs w:val="24"/>
              </w:rPr>
              <w:t>/referatu</w:t>
            </w:r>
            <w:r w:rsidR="00DD0FBF">
              <w:rPr>
                <w:rFonts w:ascii="Corbel" w:hAnsi="Corbel"/>
                <w:sz w:val="24"/>
                <w:szCs w:val="24"/>
              </w:rPr>
              <w:t>, przygotowanie do kolokwium)</w:t>
            </w:r>
          </w:p>
        </w:tc>
        <w:tc>
          <w:tcPr>
            <w:tcW w:w="4677" w:type="dxa"/>
            <w:vAlign w:val="center"/>
          </w:tcPr>
          <w:p w14:paraId="597BA6E0" w14:textId="33BF4297" w:rsidR="00425740" w:rsidRDefault="00D97BBD" w:rsidP="004257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  <w:p w14:paraId="77BDC0B4" w14:textId="1A2D9B68" w:rsidR="00425740" w:rsidRPr="009C54AE" w:rsidRDefault="00425740" w:rsidP="5E05D67B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</w:p>
        </w:tc>
      </w:tr>
      <w:tr w:rsidR="0085747A" w:rsidRPr="009C54AE" w14:paraId="157E9A49" w14:textId="77777777" w:rsidTr="5E05D67B">
        <w:tc>
          <w:tcPr>
            <w:tcW w:w="4962" w:type="dxa"/>
          </w:tcPr>
          <w:p w14:paraId="4212F146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14:paraId="6BBEE5B1" w14:textId="77777777" w:rsidR="0085747A" w:rsidRPr="009C54AE" w:rsidRDefault="00425740" w:rsidP="004257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745AD3EE" w14:textId="77777777" w:rsidTr="5E05D67B">
        <w:tc>
          <w:tcPr>
            <w:tcW w:w="4962" w:type="dxa"/>
          </w:tcPr>
          <w:p w14:paraId="34F1940C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14:paraId="32C96CAC" w14:textId="77777777" w:rsidR="0085747A" w:rsidRPr="009C54AE" w:rsidRDefault="00425740" w:rsidP="004257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B813C4F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7F37D71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3200A41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1F362DE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1DD2BBB8" w14:textId="77777777" w:rsidTr="00085D43">
        <w:trPr>
          <w:trHeight w:val="397"/>
        </w:trPr>
        <w:tc>
          <w:tcPr>
            <w:tcW w:w="2359" w:type="pct"/>
          </w:tcPr>
          <w:p w14:paraId="7C8C3CB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2B0299CB" w14:textId="5AF2E866" w:rsidR="0085747A" w:rsidRPr="009C54AE" w:rsidRDefault="008F54B7" w:rsidP="008F54B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08E19CFE" w14:textId="77777777" w:rsidTr="00085D43">
        <w:trPr>
          <w:trHeight w:val="397"/>
        </w:trPr>
        <w:tc>
          <w:tcPr>
            <w:tcW w:w="2359" w:type="pct"/>
          </w:tcPr>
          <w:p w14:paraId="3878337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765A7FB1" w14:textId="33CA716A" w:rsidR="0085747A" w:rsidRPr="009C54AE" w:rsidRDefault="008F54B7" w:rsidP="008F54B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52508122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576CC6A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698D0141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19DB25B0" w14:textId="77777777" w:rsidTr="5E05D67B">
        <w:trPr>
          <w:trHeight w:val="397"/>
        </w:trPr>
        <w:tc>
          <w:tcPr>
            <w:tcW w:w="5000" w:type="pct"/>
          </w:tcPr>
          <w:p w14:paraId="61761977" w14:textId="77777777" w:rsidR="0085747A" w:rsidRPr="0042574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257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Literatura podstawowa:</w:t>
            </w:r>
          </w:p>
          <w:p w14:paraId="0ABBD7EE" w14:textId="1309547F" w:rsidR="00425740" w:rsidRPr="00425740" w:rsidRDefault="00425740" w:rsidP="00BD0876">
            <w:pPr>
              <w:pStyle w:val="Punktygwne"/>
              <w:numPr>
                <w:ilvl w:val="0"/>
                <w:numId w:val="4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257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Najlepszy E., Zarządzanie finansami międzynarodowymi, PWE Warszawa, 2013</w:t>
            </w:r>
          </w:p>
          <w:p w14:paraId="635775F0" w14:textId="2EBB4514" w:rsidR="00425740" w:rsidRPr="00425740" w:rsidRDefault="00425740" w:rsidP="00BD0876">
            <w:pPr>
              <w:pStyle w:val="Punktygwne"/>
              <w:numPr>
                <w:ilvl w:val="0"/>
                <w:numId w:val="4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257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Jakubczyc J., Finanse międzynarodowe, Wydawnictwo: Wolters Kluwer Polska, 2012</w:t>
            </w:r>
          </w:p>
          <w:p w14:paraId="2D546609" w14:textId="3359F527" w:rsidR="00425740" w:rsidRPr="009C54AE" w:rsidRDefault="1C522BA8" w:rsidP="00BD0876">
            <w:pPr>
              <w:pStyle w:val="Punktygwne"/>
              <w:numPr>
                <w:ilvl w:val="0"/>
                <w:numId w:val="4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color w:val="000000"/>
              </w:rPr>
            </w:pPr>
            <w:r w:rsidRPr="5E05D67B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Bernaś </w:t>
            </w:r>
            <w:proofErr w:type="gramStart"/>
            <w:r w:rsidRPr="5E05D67B">
              <w:rPr>
                <w:rFonts w:ascii="Corbel" w:hAnsi="Corbel"/>
                <w:b w:val="0"/>
                <w:smallCaps w:val="0"/>
                <w:color w:val="000000" w:themeColor="text1"/>
              </w:rPr>
              <w:t>B.,</w:t>
            </w:r>
            <w:proofErr w:type="gramEnd"/>
            <w:r w:rsidRPr="5E05D67B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(red.)</w:t>
            </w:r>
            <w:r w:rsidR="14E69C6D" w:rsidRPr="5E05D67B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Pr="5E05D67B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Finanse </w:t>
            </w:r>
            <w:proofErr w:type="gramStart"/>
            <w:r w:rsidRPr="5E05D67B">
              <w:rPr>
                <w:rFonts w:ascii="Corbel" w:hAnsi="Corbel"/>
                <w:b w:val="0"/>
                <w:smallCaps w:val="0"/>
                <w:color w:val="000000" w:themeColor="text1"/>
              </w:rPr>
              <w:t>międzynarodowe ,PWE</w:t>
            </w:r>
            <w:proofErr w:type="gramEnd"/>
            <w:r w:rsidRPr="5E05D67B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, Warszawa, 2017</w:t>
            </w:r>
          </w:p>
        </w:tc>
      </w:tr>
      <w:tr w:rsidR="0085747A" w:rsidRPr="009C54AE" w14:paraId="4B12D1A7" w14:textId="77777777" w:rsidTr="5E05D67B">
        <w:trPr>
          <w:trHeight w:val="397"/>
        </w:trPr>
        <w:tc>
          <w:tcPr>
            <w:tcW w:w="5000" w:type="pct"/>
          </w:tcPr>
          <w:p w14:paraId="0741902E" w14:textId="77777777" w:rsidR="0085747A" w:rsidRPr="00425740" w:rsidRDefault="0085747A" w:rsidP="00BD087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257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Literatura uzupełniająca: </w:t>
            </w:r>
          </w:p>
          <w:p w14:paraId="7944F3DF" w14:textId="750B879E" w:rsidR="00425740" w:rsidRPr="00BD0876" w:rsidRDefault="00425740" w:rsidP="00BD0876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447"/>
              <w:rPr>
                <w:rFonts w:ascii="Corbel" w:hAnsi="Corbel"/>
                <w:color w:val="000000"/>
                <w:sz w:val="24"/>
                <w:szCs w:val="24"/>
              </w:rPr>
            </w:pPr>
            <w:r w:rsidRPr="00BD0876">
              <w:rPr>
                <w:rFonts w:ascii="Corbel" w:hAnsi="Corbel"/>
                <w:color w:val="000000"/>
                <w:sz w:val="24"/>
                <w:szCs w:val="24"/>
              </w:rPr>
              <w:t xml:space="preserve">Zabielski K., Finanse międzynarodowe, PWN, Warszawa, 2009  </w:t>
            </w:r>
          </w:p>
          <w:p w14:paraId="654CB6EF" w14:textId="0875995F" w:rsidR="00425740" w:rsidRPr="00425740" w:rsidRDefault="00425740" w:rsidP="00BD0876">
            <w:pPr>
              <w:pStyle w:val="Punktygwne"/>
              <w:numPr>
                <w:ilvl w:val="0"/>
                <w:numId w:val="5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257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Jajuga K., Elementy nauki o finansach, PWE, Warszawa, 2007</w:t>
            </w:r>
          </w:p>
        </w:tc>
      </w:tr>
    </w:tbl>
    <w:p w14:paraId="2C01E3E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F913F3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2338F40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C2850" w14:textId="77777777" w:rsidR="007C21A0" w:rsidRDefault="007C21A0" w:rsidP="00C16ABF">
      <w:pPr>
        <w:spacing w:after="0" w:line="240" w:lineRule="auto"/>
      </w:pPr>
      <w:r>
        <w:separator/>
      </w:r>
    </w:p>
  </w:endnote>
  <w:endnote w:type="continuationSeparator" w:id="0">
    <w:p w14:paraId="21FCDC0F" w14:textId="77777777" w:rsidR="007C21A0" w:rsidRDefault="007C21A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26B3F5" w14:textId="77777777" w:rsidR="007C21A0" w:rsidRDefault="007C21A0" w:rsidP="00C16ABF">
      <w:pPr>
        <w:spacing w:after="0" w:line="240" w:lineRule="auto"/>
      </w:pPr>
      <w:r>
        <w:separator/>
      </w:r>
    </w:p>
  </w:footnote>
  <w:footnote w:type="continuationSeparator" w:id="0">
    <w:p w14:paraId="0E48BD6F" w14:textId="77777777" w:rsidR="007C21A0" w:rsidRDefault="007C21A0" w:rsidP="00C16ABF">
      <w:pPr>
        <w:spacing w:after="0" w:line="240" w:lineRule="auto"/>
      </w:pPr>
      <w:r>
        <w:continuationSeparator/>
      </w:r>
    </w:p>
  </w:footnote>
  <w:footnote w:id="1">
    <w:p w14:paraId="00C89C1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D1E3B4A"/>
    <w:multiLevelType w:val="hybridMultilevel"/>
    <w:tmpl w:val="85965A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313638"/>
    <w:multiLevelType w:val="hybridMultilevel"/>
    <w:tmpl w:val="712070AE"/>
    <w:lvl w:ilvl="0" w:tplc="5832084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1D45B0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D4866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9037C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F441F6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3DE45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06E8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B4B6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04AAD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C077A9"/>
    <w:multiLevelType w:val="hybridMultilevel"/>
    <w:tmpl w:val="9D3452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1E46F7"/>
    <w:multiLevelType w:val="hybridMultilevel"/>
    <w:tmpl w:val="86944C5E"/>
    <w:lvl w:ilvl="0" w:tplc="48C62216">
      <w:start w:val="1"/>
      <w:numFmt w:val="decimal"/>
      <w:lvlText w:val="%1."/>
      <w:lvlJc w:val="left"/>
      <w:pPr>
        <w:ind w:left="720" w:hanging="360"/>
      </w:pPr>
    </w:lvl>
    <w:lvl w:ilvl="1" w:tplc="0DEC9BA4">
      <w:start w:val="1"/>
      <w:numFmt w:val="lowerLetter"/>
      <w:lvlText w:val="%2."/>
      <w:lvlJc w:val="left"/>
      <w:pPr>
        <w:ind w:left="1440" w:hanging="360"/>
      </w:pPr>
    </w:lvl>
    <w:lvl w:ilvl="2" w:tplc="874CD566">
      <w:start w:val="1"/>
      <w:numFmt w:val="lowerRoman"/>
      <w:lvlText w:val="%3."/>
      <w:lvlJc w:val="right"/>
      <w:pPr>
        <w:ind w:left="2160" w:hanging="180"/>
      </w:pPr>
    </w:lvl>
    <w:lvl w:ilvl="3" w:tplc="253027B8">
      <w:start w:val="1"/>
      <w:numFmt w:val="decimal"/>
      <w:lvlText w:val="%4."/>
      <w:lvlJc w:val="left"/>
      <w:pPr>
        <w:ind w:left="2880" w:hanging="360"/>
      </w:pPr>
    </w:lvl>
    <w:lvl w:ilvl="4" w:tplc="15782108">
      <w:start w:val="1"/>
      <w:numFmt w:val="lowerLetter"/>
      <w:lvlText w:val="%5."/>
      <w:lvlJc w:val="left"/>
      <w:pPr>
        <w:ind w:left="3600" w:hanging="360"/>
      </w:pPr>
    </w:lvl>
    <w:lvl w:ilvl="5" w:tplc="A79231FC">
      <w:start w:val="1"/>
      <w:numFmt w:val="lowerRoman"/>
      <w:lvlText w:val="%6."/>
      <w:lvlJc w:val="right"/>
      <w:pPr>
        <w:ind w:left="4320" w:hanging="180"/>
      </w:pPr>
    </w:lvl>
    <w:lvl w:ilvl="6" w:tplc="F064AB4C">
      <w:start w:val="1"/>
      <w:numFmt w:val="decimal"/>
      <w:lvlText w:val="%7."/>
      <w:lvlJc w:val="left"/>
      <w:pPr>
        <w:ind w:left="5040" w:hanging="360"/>
      </w:pPr>
    </w:lvl>
    <w:lvl w:ilvl="7" w:tplc="F0C2E192">
      <w:start w:val="1"/>
      <w:numFmt w:val="lowerLetter"/>
      <w:lvlText w:val="%8."/>
      <w:lvlJc w:val="left"/>
      <w:pPr>
        <w:ind w:left="5760" w:hanging="360"/>
      </w:pPr>
    </w:lvl>
    <w:lvl w:ilvl="8" w:tplc="44304706">
      <w:start w:val="1"/>
      <w:numFmt w:val="lowerRoman"/>
      <w:lvlText w:val="%9."/>
      <w:lvlJc w:val="right"/>
      <w:pPr>
        <w:ind w:left="6480" w:hanging="180"/>
      </w:pPr>
    </w:lvl>
  </w:abstractNum>
  <w:num w:numId="1" w16cid:durableId="1386946172">
    <w:abstractNumId w:val="2"/>
  </w:num>
  <w:num w:numId="2" w16cid:durableId="1043022786">
    <w:abstractNumId w:val="4"/>
  </w:num>
  <w:num w:numId="3" w16cid:durableId="44764685">
    <w:abstractNumId w:val="0"/>
  </w:num>
  <w:num w:numId="4" w16cid:durableId="419376227">
    <w:abstractNumId w:val="3"/>
  </w:num>
  <w:num w:numId="5" w16cid:durableId="1774278349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0A64"/>
    <w:rsid w:val="00042A51"/>
    <w:rsid w:val="00042D2E"/>
    <w:rsid w:val="00044C82"/>
    <w:rsid w:val="00070ED6"/>
    <w:rsid w:val="000742DC"/>
    <w:rsid w:val="00084C12"/>
    <w:rsid w:val="00085D43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135D3"/>
    <w:rsid w:val="00124BFF"/>
    <w:rsid w:val="0012560E"/>
    <w:rsid w:val="00127108"/>
    <w:rsid w:val="00130D1C"/>
    <w:rsid w:val="00134B13"/>
    <w:rsid w:val="00146BC0"/>
    <w:rsid w:val="00153C41"/>
    <w:rsid w:val="00154381"/>
    <w:rsid w:val="001640A7"/>
    <w:rsid w:val="00164FA7"/>
    <w:rsid w:val="00165467"/>
    <w:rsid w:val="00166A03"/>
    <w:rsid w:val="001718A7"/>
    <w:rsid w:val="001737CF"/>
    <w:rsid w:val="0017512A"/>
    <w:rsid w:val="00176083"/>
    <w:rsid w:val="00192F37"/>
    <w:rsid w:val="001A70D2"/>
    <w:rsid w:val="001D657B"/>
    <w:rsid w:val="001D7B54"/>
    <w:rsid w:val="001E0209"/>
    <w:rsid w:val="001F2CA2"/>
    <w:rsid w:val="002144C0"/>
    <w:rsid w:val="00215FA7"/>
    <w:rsid w:val="0022477D"/>
    <w:rsid w:val="002278A9"/>
    <w:rsid w:val="00231108"/>
    <w:rsid w:val="002336F9"/>
    <w:rsid w:val="0024028F"/>
    <w:rsid w:val="00244ABC"/>
    <w:rsid w:val="00257197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15F2"/>
    <w:rsid w:val="002D3375"/>
    <w:rsid w:val="002D73D4"/>
    <w:rsid w:val="002F02A3"/>
    <w:rsid w:val="002F4ABE"/>
    <w:rsid w:val="003018BA"/>
    <w:rsid w:val="0030395F"/>
    <w:rsid w:val="00305C92"/>
    <w:rsid w:val="003151C5"/>
    <w:rsid w:val="00325238"/>
    <w:rsid w:val="003343CF"/>
    <w:rsid w:val="00346FE9"/>
    <w:rsid w:val="0034759A"/>
    <w:rsid w:val="003503F6"/>
    <w:rsid w:val="003530DD"/>
    <w:rsid w:val="00363F78"/>
    <w:rsid w:val="00375972"/>
    <w:rsid w:val="00380486"/>
    <w:rsid w:val="003A0A5B"/>
    <w:rsid w:val="003A1176"/>
    <w:rsid w:val="003C0BAE"/>
    <w:rsid w:val="003C4417"/>
    <w:rsid w:val="003D0D2B"/>
    <w:rsid w:val="003D18A9"/>
    <w:rsid w:val="003D4400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33ED"/>
    <w:rsid w:val="00425740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85D31"/>
    <w:rsid w:val="00490F7D"/>
    <w:rsid w:val="00491678"/>
    <w:rsid w:val="0049534D"/>
    <w:rsid w:val="004968E2"/>
    <w:rsid w:val="004A3EEA"/>
    <w:rsid w:val="004A4D1F"/>
    <w:rsid w:val="004C16E0"/>
    <w:rsid w:val="004D5282"/>
    <w:rsid w:val="004D7185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76544"/>
    <w:rsid w:val="005768F5"/>
    <w:rsid w:val="0059484D"/>
    <w:rsid w:val="005A0855"/>
    <w:rsid w:val="005A133C"/>
    <w:rsid w:val="005A3196"/>
    <w:rsid w:val="005A54E4"/>
    <w:rsid w:val="005C080F"/>
    <w:rsid w:val="005C55E5"/>
    <w:rsid w:val="005C696A"/>
    <w:rsid w:val="005E6E85"/>
    <w:rsid w:val="005F31D2"/>
    <w:rsid w:val="005F7D24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C2A52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2893"/>
    <w:rsid w:val="00763BF1"/>
    <w:rsid w:val="00766FD4"/>
    <w:rsid w:val="0078168C"/>
    <w:rsid w:val="00783B36"/>
    <w:rsid w:val="0078701E"/>
    <w:rsid w:val="00787C2A"/>
    <w:rsid w:val="00790E27"/>
    <w:rsid w:val="007A4022"/>
    <w:rsid w:val="007A6E6E"/>
    <w:rsid w:val="007C21A0"/>
    <w:rsid w:val="007C3299"/>
    <w:rsid w:val="007C3BCC"/>
    <w:rsid w:val="007C4546"/>
    <w:rsid w:val="007D01F3"/>
    <w:rsid w:val="007D6E56"/>
    <w:rsid w:val="007F4155"/>
    <w:rsid w:val="0081554D"/>
    <w:rsid w:val="0081707E"/>
    <w:rsid w:val="008449B3"/>
    <w:rsid w:val="008552A2"/>
    <w:rsid w:val="0085747A"/>
    <w:rsid w:val="0085761D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54B7"/>
    <w:rsid w:val="008F6E29"/>
    <w:rsid w:val="00916188"/>
    <w:rsid w:val="00923D7D"/>
    <w:rsid w:val="009508DF"/>
    <w:rsid w:val="00950DAC"/>
    <w:rsid w:val="00954A07"/>
    <w:rsid w:val="009562D5"/>
    <w:rsid w:val="00961A40"/>
    <w:rsid w:val="00984B23"/>
    <w:rsid w:val="00991867"/>
    <w:rsid w:val="00997F14"/>
    <w:rsid w:val="009A78D9"/>
    <w:rsid w:val="009C3E31"/>
    <w:rsid w:val="009C54AE"/>
    <w:rsid w:val="009C6DCE"/>
    <w:rsid w:val="009C788E"/>
    <w:rsid w:val="009D3F3B"/>
    <w:rsid w:val="009E0543"/>
    <w:rsid w:val="009E3B41"/>
    <w:rsid w:val="009F3C5C"/>
    <w:rsid w:val="009F4610"/>
    <w:rsid w:val="009F654F"/>
    <w:rsid w:val="00A00ECC"/>
    <w:rsid w:val="00A155EE"/>
    <w:rsid w:val="00A21CA0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4BD4"/>
    <w:rsid w:val="00B06142"/>
    <w:rsid w:val="00B135B1"/>
    <w:rsid w:val="00B257DD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D0876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49B6"/>
    <w:rsid w:val="00CD6897"/>
    <w:rsid w:val="00CE5BAC"/>
    <w:rsid w:val="00CE7357"/>
    <w:rsid w:val="00CF2522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7BBD"/>
    <w:rsid w:val="00DA2114"/>
    <w:rsid w:val="00DA6057"/>
    <w:rsid w:val="00DC6D0C"/>
    <w:rsid w:val="00DD0FBF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6FD1"/>
    <w:rsid w:val="00E77E88"/>
    <w:rsid w:val="00E80C13"/>
    <w:rsid w:val="00E8107D"/>
    <w:rsid w:val="00E8602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84446"/>
    <w:rsid w:val="00F974DA"/>
    <w:rsid w:val="00FA46E5"/>
    <w:rsid w:val="00FB7DBA"/>
    <w:rsid w:val="00FC137E"/>
    <w:rsid w:val="00FC1C25"/>
    <w:rsid w:val="00FC3F45"/>
    <w:rsid w:val="00FD3603"/>
    <w:rsid w:val="00FD503F"/>
    <w:rsid w:val="00FD7589"/>
    <w:rsid w:val="00FE3018"/>
    <w:rsid w:val="00FF016A"/>
    <w:rsid w:val="00FF1401"/>
    <w:rsid w:val="00FF5E7D"/>
    <w:rsid w:val="031EF3FE"/>
    <w:rsid w:val="05071E98"/>
    <w:rsid w:val="07068FB4"/>
    <w:rsid w:val="08A26015"/>
    <w:rsid w:val="100200A4"/>
    <w:rsid w:val="13B2616B"/>
    <w:rsid w:val="14E69C6D"/>
    <w:rsid w:val="1952B585"/>
    <w:rsid w:val="1AD3ECBB"/>
    <w:rsid w:val="1BCDF986"/>
    <w:rsid w:val="1C522BA8"/>
    <w:rsid w:val="1DB694A4"/>
    <w:rsid w:val="20EE3566"/>
    <w:rsid w:val="26EAF780"/>
    <w:rsid w:val="29A9423F"/>
    <w:rsid w:val="2A078582"/>
    <w:rsid w:val="32E8C1E4"/>
    <w:rsid w:val="3400342D"/>
    <w:rsid w:val="34492036"/>
    <w:rsid w:val="380A6D4B"/>
    <w:rsid w:val="3A425314"/>
    <w:rsid w:val="3F6D71C2"/>
    <w:rsid w:val="41D8A4EC"/>
    <w:rsid w:val="43D9DFAC"/>
    <w:rsid w:val="47736ACF"/>
    <w:rsid w:val="4D003E1D"/>
    <w:rsid w:val="4FF3F666"/>
    <w:rsid w:val="5350315C"/>
    <w:rsid w:val="53964F4B"/>
    <w:rsid w:val="557489CB"/>
    <w:rsid w:val="562BCF4D"/>
    <w:rsid w:val="568DF189"/>
    <w:rsid w:val="5D25A073"/>
    <w:rsid w:val="5D3CB32A"/>
    <w:rsid w:val="5E05D67B"/>
    <w:rsid w:val="6163F7A3"/>
    <w:rsid w:val="672AA207"/>
    <w:rsid w:val="6796309D"/>
    <w:rsid w:val="69720EFA"/>
    <w:rsid w:val="7184F1C3"/>
    <w:rsid w:val="7203A01D"/>
    <w:rsid w:val="77A9AAF6"/>
    <w:rsid w:val="77BE5720"/>
    <w:rsid w:val="796B4561"/>
    <w:rsid w:val="7B9D6DE2"/>
    <w:rsid w:val="7C18DFE2"/>
    <w:rsid w:val="7D5210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FE2B0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BD087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BD0876"/>
  </w:style>
  <w:style w:type="character" w:customStyle="1" w:styleId="spellingerror">
    <w:name w:val="spellingerror"/>
    <w:basedOn w:val="Domylnaczcionkaakapitu"/>
    <w:rsid w:val="00BD0876"/>
  </w:style>
  <w:style w:type="character" w:customStyle="1" w:styleId="eop">
    <w:name w:val="eop"/>
    <w:basedOn w:val="Domylnaczcionkaakapitu"/>
    <w:rsid w:val="00BD08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64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7F2A0DA-4D2B-46BA-8094-3CED912BCA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5DD0D5-5D50-426C-B635-07568F50D34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3CC47C1-DABB-477F-91EA-F1F230A181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A0FEACE-6B8A-4AB3-9D89-840225AA8F1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1</Pages>
  <Words>1256</Words>
  <Characters>7541</Characters>
  <Application>Microsoft Office Word</Application>
  <DocSecurity>0</DocSecurity>
  <Lines>62</Lines>
  <Paragraphs>17</Paragraphs>
  <ScaleCrop>false</ScaleCrop>
  <Company>Hewlett-Packard Company</Company>
  <LinksUpToDate>false</LinksUpToDate>
  <CharactersWithSpaces>8780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40</cp:revision>
  <cp:lastPrinted>2019-02-06T12:12:00Z</cp:lastPrinted>
  <dcterms:created xsi:type="dcterms:W3CDTF">2020-10-23T12:48:00Z</dcterms:created>
  <dcterms:modified xsi:type="dcterms:W3CDTF">2025-06-27T09:28:00Z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